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123D8" w14:textId="77777777" w:rsidR="00EA5074" w:rsidRDefault="006C0248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B67A4" wp14:editId="25A3C52A">
                <wp:simplePos x="0" y="0"/>
                <wp:positionH relativeFrom="column">
                  <wp:posOffset>457200</wp:posOffset>
                </wp:positionH>
                <wp:positionV relativeFrom="paragraph">
                  <wp:posOffset>-342900</wp:posOffset>
                </wp:positionV>
                <wp:extent cx="5143500" cy="1028700"/>
                <wp:effectExtent l="4445" t="0" r="0" b="0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9FD148" w14:textId="77777777" w:rsidR="006E67F3" w:rsidRDefault="006E67F3" w:rsidP="005B18C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B18C0">
                              <w:rPr>
                                <w:sz w:val="28"/>
                                <w:szCs w:val="28"/>
                              </w:rPr>
                              <w:t xml:space="preserve">Cegléd Város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Önkormányzatának </w:t>
                            </w:r>
                          </w:p>
                          <w:p w14:paraId="392C8CF3" w14:textId="77777777" w:rsidR="006E67F3" w:rsidRDefault="001E453B" w:rsidP="005B18C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Polgármesterétől</w:t>
                            </w:r>
                          </w:p>
                          <w:p w14:paraId="7D281F4A" w14:textId="77777777" w:rsidR="006E67F3" w:rsidRDefault="006E67F3" w:rsidP="005B18C0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14:paraId="074551FF" w14:textId="77777777" w:rsidR="006E67F3" w:rsidRDefault="006E67F3" w:rsidP="00BA0CB9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14:paraId="09675DB6" w14:textId="77777777" w:rsidR="006E67F3" w:rsidRPr="005B18C0" w:rsidRDefault="006E67F3" w:rsidP="002F4D36">
                            <w:pPr>
                              <w:jc w:val="center"/>
                            </w:pPr>
                            <w:r>
                              <w:t>Tel.: 06-53/511-400, Fax: 06-53/511-406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6pt;margin-top:-27pt;width:405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s5tQIAALs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" filled="f" stroked="f">
                <v:textbox>
                  <w:txbxContent>
                    <w:p w:rsidR="006E67F3" w:rsidRDefault="006E67F3" w:rsidP="005B18C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B18C0">
                        <w:rPr>
                          <w:sz w:val="28"/>
                          <w:szCs w:val="28"/>
                        </w:rPr>
                        <w:t xml:space="preserve">Cegléd Város </w:t>
                      </w:r>
                      <w:r>
                        <w:rPr>
                          <w:sz w:val="28"/>
                          <w:szCs w:val="28"/>
                        </w:rPr>
                        <w:t xml:space="preserve">Önkormányzatának </w:t>
                      </w:r>
                    </w:p>
                    <w:p w:rsidR="006E67F3" w:rsidRDefault="001E453B" w:rsidP="005B18C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Polgármesterétől</w:t>
                      </w:r>
                    </w:p>
                    <w:p w:rsidR="006E67F3" w:rsidRDefault="006E67F3" w:rsidP="005B18C0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:rsidR="006E67F3" w:rsidRDefault="006E67F3" w:rsidP="00BA0CB9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:rsidR="006E67F3" w:rsidRPr="005B18C0" w:rsidRDefault="006E67F3" w:rsidP="002F4D36">
                      <w:pPr>
                        <w:jc w:val="center"/>
                      </w:pPr>
                      <w:r>
                        <w:t>Tel.: 06-53/511-400, Fax: 06-53/511-406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CF93C8" wp14:editId="346529FC">
                <wp:simplePos x="0" y="0"/>
                <wp:positionH relativeFrom="column">
                  <wp:posOffset>457200</wp:posOffset>
                </wp:positionH>
                <wp:positionV relativeFrom="paragraph">
                  <wp:posOffset>685800</wp:posOffset>
                </wp:positionV>
                <wp:extent cx="5257800" cy="0"/>
                <wp:effectExtent l="13970" t="9525" r="5080" b="9525"/>
                <wp:wrapNone/>
                <wp:docPr id="3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54FDAAC9" id="Line 2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54pt" to="450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WRMEwIAACk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8088995" wp14:editId="6A92D538">
                <wp:simplePos x="0" y="0"/>
                <wp:positionH relativeFrom="column">
                  <wp:posOffset>-457200</wp:posOffset>
                </wp:positionH>
                <wp:positionV relativeFrom="paragraph">
                  <wp:posOffset>-571500</wp:posOffset>
                </wp:positionV>
                <wp:extent cx="909320" cy="934085"/>
                <wp:effectExtent l="4445" t="0" r="635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320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FC205" w14:textId="77777777" w:rsidR="006E67F3" w:rsidRDefault="006C024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DDE69E" wp14:editId="3AE527AC">
                                  <wp:extent cx="723900" cy="838200"/>
                                  <wp:effectExtent l="0" t="0" r="0" b="0"/>
                                  <wp:docPr id="1" name="Kép 1" descr="cegcimff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gcimff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id="Text Box 10" o:spid="_x0000_s1027" type="#_x0000_t202" style="position:absolute;margin-left:-36pt;margin-top:-45pt;width:71.6pt;height:73.5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" filled="f" stroked="f">
                <v:textbox style="mso-fit-shape-to-text:t">
                  <w:txbxContent>
                    <w:p w:rsidR="006E67F3" w:rsidRDefault="006C0248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23900" cy="838200"/>
                            <wp:effectExtent l="0" t="0" r="0" b="0"/>
                            <wp:docPr id="1" name="Kép 1" descr="cegcimff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gcimff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57719">
        <w:t xml:space="preserve"> </w:t>
      </w:r>
    </w:p>
    <w:p w14:paraId="6B08FB38" w14:textId="77777777" w:rsidR="00EA5074" w:rsidRPr="00EA5074" w:rsidRDefault="00EA5074" w:rsidP="00EA5074"/>
    <w:p w14:paraId="529A86F5" w14:textId="77777777" w:rsidR="00EA5074" w:rsidRDefault="00EA5074" w:rsidP="00EA5074"/>
    <w:p w14:paraId="0D384956" w14:textId="77777777" w:rsidR="00830DF9" w:rsidRPr="00EA5074" w:rsidRDefault="00830DF9" w:rsidP="00EA5074"/>
    <w:p w14:paraId="43622409" w14:textId="77777777" w:rsidR="007922C2" w:rsidRDefault="007922C2" w:rsidP="00041428">
      <w:pPr>
        <w:rPr>
          <w:b/>
          <w:sz w:val="20"/>
          <w:szCs w:val="20"/>
        </w:rPr>
      </w:pPr>
    </w:p>
    <w:p w14:paraId="270D452A" w14:textId="77777777" w:rsidR="00041428" w:rsidRPr="00041428" w:rsidRDefault="00041428" w:rsidP="00041428">
      <w:pPr>
        <w:rPr>
          <w:sz w:val="20"/>
          <w:szCs w:val="20"/>
        </w:rPr>
      </w:pPr>
      <w:r w:rsidRPr="00041428">
        <w:rPr>
          <w:b/>
          <w:sz w:val="20"/>
          <w:szCs w:val="20"/>
        </w:rPr>
        <w:t>Iktatószám:</w:t>
      </w:r>
      <w:r w:rsidRPr="00041428">
        <w:rPr>
          <w:sz w:val="20"/>
          <w:szCs w:val="20"/>
        </w:rPr>
        <w:t xml:space="preserve"> C/………/202</w:t>
      </w:r>
      <w:r w:rsidR="000445C0">
        <w:rPr>
          <w:sz w:val="20"/>
          <w:szCs w:val="20"/>
        </w:rPr>
        <w:t>6</w:t>
      </w:r>
      <w:r w:rsidRPr="00041428">
        <w:rPr>
          <w:sz w:val="20"/>
          <w:szCs w:val="20"/>
        </w:rPr>
        <w:t>.</w:t>
      </w:r>
      <w:r w:rsidRPr="00041428">
        <w:rPr>
          <w:sz w:val="20"/>
          <w:szCs w:val="20"/>
        </w:rPr>
        <w:tab/>
      </w:r>
      <w:r w:rsidRPr="00041428">
        <w:rPr>
          <w:sz w:val="20"/>
          <w:szCs w:val="20"/>
        </w:rPr>
        <w:tab/>
      </w:r>
      <w:r w:rsidRPr="00041428">
        <w:rPr>
          <w:sz w:val="20"/>
          <w:szCs w:val="20"/>
        </w:rPr>
        <w:tab/>
        <w:t xml:space="preserve"> </w:t>
      </w:r>
      <w:r w:rsidRPr="00041428">
        <w:rPr>
          <w:sz w:val="20"/>
          <w:szCs w:val="20"/>
        </w:rPr>
        <w:tab/>
      </w:r>
      <w:r w:rsidRPr="00041428">
        <w:rPr>
          <w:sz w:val="20"/>
          <w:szCs w:val="20"/>
        </w:rPr>
        <w:tab/>
      </w:r>
      <w:r w:rsidRPr="00041428">
        <w:rPr>
          <w:b/>
          <w:sz w:val="20"/>
          <w:szCs w:val="20"/>
          <w:u w:val="single"/>
        </w:rPr>
        <w:t>Tárgy</w:t>
      </w:r>
      <w:r w:rsidRPr="00041428">
        <w:rPr>
          <w:b/>
          <w:sz w:val="20"/>
          <w:szCs w:val="20"/>
        </w:rPr>
        <w:t>:</w:t>
      </w:r>
      <w:r w:rsidRPr="00041428">
        <w:rPr>
          <w:sz w:val="20"/>
          <w:szCs w:val="20"/>
        </w:rPr>
        <w:t xml:space="preserve"> </w:t>
      </w:r>
      <w:bookmarkStart w:id="0" w:name="_GoBack"/>
      <w:r w:rsidR="008711CE">
        <w:rPr>
          <w:sz w:val="20"/>
          <w:szCs w:val="20"/>
        </w:rPr>
        <w:t>Javaslat a m</w:t>
      </w:r>
      <w:r w:rsidR="00E01E28">
        <w:rPr>
          <w:sz w:val="20"/>
          <w:szCs w:val="20"/>
        </w:rPr>
        <w:t xml:space="preserve">ezei </w:t>
      </w:r>
      <w:r w:rsidR="008711CE">
        <w:rPr>
          <w:sz w:val="20"/>
          <w:szCs w:val="20"/>
        </w:rPr>
        <w:t>ő</w:t>
      </w:r>
      <w:r w:rsidR="00E01E28">
        <w:rPr>
          <w:sz w:val="20"/>
          <w:szCs w:val="20"/>
        </w:rPr>
        <w:t>rszolgálat</w:t>
      </w:r>
      <w:r w:rsidR="008711CE">
        <w:rPr>
          <w:sz w:val="20"/>
          <w:szCs w:val="20"/>
        </w:rPr>
        <w:t xml:space="preserve"> </w:t>
      </w:r>
    </w:p>
    <w:p w14:paraId="43231235" w14:textId="77777777" w:rsidR="00041428" w:rsidRPr="00041428" w:rsidRDefault="00041428" w:rsidP="00041428">
      <w:pPr>
        <w:rPr>
          <w:sz w:val="20"/>
          <w:szCs w:val="20"/>
        </w:rPr>
      </w:pPr>
      <w:r w:rsidRPr="00041428">
        <w:rPr>
          <w:b/>
          <w:sz w:val="20"/>
          <w:szCs w:val="20"/>
        </w:rPr>
        <w:t>Előterjesztő:</w:t>
      </w:r>
      <w:r w:rsidRPr="00041428">
        <w:rPr>
          <w:sz w:val="20"/>
          <w:szCs w:val="20"/>
        </w:rPr>
        <w:t xml:space="preserve"> Dr. </w:t>
      </w:r>
      <w:r w:rsidR="000445C0">
        <w:rPr>
          <w:sz w:val="20"/>
          <w:szCs w:val="20"/>
        </w:rPr>
        <w:t xml:space="preserve">Csáky András polgármester </w:t>
      </w:r>
      <w:r w:rsidRPr="00041428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445C0">
        <w:rPr>
          <w:sz w:val="20"/>
          <w:szCs w:val="20"/>
        </w:rPr>
        <w:tab/>
      </w:r>
      <w:r w:rsidR="008711CE">
        <w:rPr>
          <w:sz w:val="20"/>
          <w:szCs w:val="20"/>
        </w:rPr>
        <w:t xml:space="preserve">használatában lévő gépjármű műszaki </w:t>
      </w:r>
    </w:p>
    <w:p w14:paraId="337E4CB4" w14:textId="77777777" w:rsidR="00041428" w:rsidRPr="00041428" w:rsidRDefault="00041428" w:rsidP="00041428">
      <w:pPr>
        <w:widowControl w:val="0"/>
        <w:rPr>
          <w:sz w:val="20"/>
          <w:szCs w:val="20"/>
        </w:rPr>
      </w:pPr>
      <w:r w:rsidRPr="00041428">
        <w:rPr>
          <w:b/>
          <w:sz w:val="20"/>
          <w:szCs w:val="20"/>
        </w:rPr>
        <w:t>Szakmai előterjesztő:</w:t>
      </w:r>
      <w:r w:rsidRPr="00041428">
        <w:rPr>
          <w:sz w:val="20"/>
          <w:szCs w:val="20"/>
        </w:rPr>
        <w:t xml:space="preserve"> Dr. Gujka Attila irodavezető </w:t>
      </w:r>
      <w:r w:rsidRPr="00041428">
        <w:rPr>
          <w:sz w:val="20"/>
          <w:szCs w:val="20"/>
        </w:rPr>
        <w:tab/>
      </w:r>
      <w:r w:rsidRPr="00041428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711CE">
        <w:rPr>
          <w:sz w:val="20"/>
          <w:szCs w:val="20"/>
        </w:rPr>
        <w:t>meghibásodása miatti javítására</w:t>
      </w:r>
      <w:bookmarkEnd w:id="0"/>
      <w:r w:rsidR="000445C0">
        <w:rPr>
          <w:sz w:val="20"/>
          <w:szCs w:val="20"/>
        </w:rPr>
        <w:tab/>
        <w:t xml:space="preserve"> </w:t>
      </w:r>
    </w:p>
    <w:p w14:paraId="0F5159E1" w14:textId="2D928753" w:rsidR="007922C2" w:rsidRPr="008711CE" w:rsidRDefault="00041428" w:rsidP="008711CE">
      <w:pPr>
        <w:widowControl w:val="0"/>
        <w:rPr>
          <w:bCs/>
          <w:sz w:val="20"/>
          <w:szCs w:val="20"/>
        </w:rPr>
      </w:pPr>
      <w:r w:rsidRPr="00041428">
        <w:rPr>
          <w:b/>
          <w:bCs/>
          <w:sz w:val="20"/>
          <w:szCs w:val="20"/>
        </w:rPr>
        <w:t>Ügyintéző:</w:t>
      </w:r>
      <w:r w:rsidRPr="00041428">
        <w:rPr>
          <w:bCs/>
          <w:sz w:val="20"/>
          <w:szCs w:val="20"/>
        </w:rPr>
        <w:t xml:space="preserve"> Bónácz Rudol</w:t>
      </w:r>
      <w:r w:rsidR="0054290E">
        <w:rPr>
          <w:bCs/>
          <w:sz w:val="20"/>
          <w:szCs w:val="20"/>
        </w:rPr>
        <w:t>f szolgálatvezető</w:t>
      </w:r>
      <w:r w:rsidR="000445C0">
        <w:rPr>
          <w:bCs/>
          <w:sz w:val="20"/>
          <w:szCs w:val="20"/>
        </w:rPr>
        <w:tab/>
      </w:r>
      <w:r w:rsidR="000445C0">
        <w:rPr>
          <w:bCs/>
          <w:sz w:val="20"/>
          <w:szCs w:val="20"/>
        </w:rPr>
        <w:tab/>
      </w:r>
      <w:r w:rsidR="000445C0">
        <w:rPr>
          <w:bCs/>
          <w:sz w:val="20"/>
          <w:szCs w:val="20"/>
        </w:rPr>
        <w:tab/>
      </w:r>
      <w:r w:rsidR="000445C0">
        <w:rPr>
          <w:bCs/>
          <w:sz w:val="20"/>
          <w:szCs w:val="20"/>
        </w:rPr>
        <w:tab/>
      </w:r>
      <w:r w:rsidR="000445C0">
        <w:rPr>
          <w:bCs/>
          <w:sz w:val="20"/>
          <w:szCs w:val="20"/>
        </w:rPr>
        <w:tab/>
      </w:r>
      <w:r w:rsidR="007534EC" w:rsidRPr="007534EC">
        <w:rPr>
          <w:b/>
          <w:bCs/>
          <w:sz w:val="20"/>
          <w:szCs w:val="20"/>
        </w:rPr>
        <w:t>Melléklet:</w:t>
      </w:r>
      <w:r w:rsidR="007534EC">
        <w:rPr>
          <w:b/>
          <w:bCs/>
          <w:sz w:val="20"/>
          <w:szCs w:val="20"/>
        </w:rPr>
        <w:t xml:space="preserve"> </w:t>
      </w:r>
      <w:r w:rsidR="009806D6">
        <w:rPr>
          <w:bCs/>
          <w:sz w:val="20"/>
          <w:szCs w:val="20"/>
        </w:rPr>
        <w:t>2</w:t>
      </w:r>
      <w:r w:rsidR="008711CE">
        <w:rPr>
          <w:bCs/>
          <w:sz w:val="20"/>
          <w:szCs w:val="20"/>
        </w:rPr>
        <w:t xml:space="preserve"> db árajánlat</w:t>
      </w:r>
    </w:p>
    <w:p w14:paraId="3EF1C0F7" w14:textId="77777777" w:rsidR="007534EC" w:rsidRPr="007534EC" w:rsidRDefault="007534EC" w:rsidP="0091229A">
      <w:pPr>
        <w:widowControl w:val="0"/>
        <w:tabs>
          <w:tab w:val="left" w:pos="6495"/>
        </w:tabs>
        <w:jc w:val="center"/>
        <w:rPr>
          <w:bCs/>
          <w:sz w:val="20"/>
          <w:szCs w:val="20"/>
        </w:rPr>
      </w:pPr>
      <w:r w:rsidRPr="007534EC">
        <w:rPr>
          <w:bCs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14:paraId="5B848E5C" w14:textId="77777777" w:rsidR="006C0248" w:rsidRDefault="006C0248" w:rsidP="00041428">
      <w:pPr>
        <w:widowControl w:val="0"/>
        <w:tabs>
          <w:tab w:val="left" w:pos="6495"/>
        </w:tabs>
        <w:jc w:val="center"/>
        <w:rPr>
          <w:b/>
          <w:bCs/>
        </w:rPr>
      </w:pPr>
    </w:p>
    <w:p w14:paraId="075635F8" w14:textId="77777777" w:rsidR="006C0248" w:rsidRDefault="006C0248" w:rsidP="00041428">
      <w:pPr>
        <w:widowControl w:val="0"/>
        <w:tabs>
          <w:tab w:val="left" w:pos="6495"/>
        </w:tabs>
        <w:jc w:val="center"/>
        <w:rPr>
          <w:b/>
          <w:bCs/>
        </w:rPr>
      </w:pPr>
    </w:p>
    <w:p w14:paraId="116116B5" w14:textId="77777777" w:rsidR="00041428" w:rsidRDefault="00041428" w:rsidP="00041428">
      <w:pPr>
        <w:widowControl w:val="0"/>
        <w:tabs>
          <w:tab w:val="left" w:pos="6495"/>
        </w:tabs>
        <w:jc w:val="center"/>
        <w:rPr>
          <w:b/>
          <w:bCs/>
        </w:rPr>
      </w:pPr>
      <w:r w:rsidRPr="00041428">
        <w:rPr>
          <w:b/>
          <w:bCs/>
        </w:rPr>
        <w:t>ELŐTERJESZTÉS</w:t>
      </w:r>
    </w:p>
    <w:p w14:paraId="54B0C64A" w14:textId="77777777" w:rsidR="007922C2" w:rsidRPr="00041428" w:rsidRDefault="007922C2" w:rsidP="00041428">
      <w:pPr>
        <w:widowControl w:val="0"/>
        <w:tabs>
          <w:tab w:val="left" w:pos="6495"/>
        </w:tabs>
        <w:jc w:val="center"/>
        <w:rPr>
          <w:b/>
          <w:bCs/>
        </w:rPr>
      </w:pPr>
    </w:p>
    <w:p w14:paraId="1CB3E8FD" w14:textId="77777777" w:rsidR="00041428" w:rsidRPr="00041428" w:rsidRDefault="00041428" w:rsidP="00041428">
      <w:pPr>
        <w:widowControl w:val="0"/>
        <w:tabs>
          <w:tab w:val="left" w:pos="6495"/>
        </w:tabs>
        <w:jc w:val="center"/>
        <w:outlineLvl w:val="0"/>
        <w:rPr>
          <w:b/>
          <w:bCs/>
        </w:rPr>
      </w:pPr>
      <w:bookmarkStart w:id="1" w:name="_Toc308600933"/>
      <w:r w:rsidRPr="00041428">
        <w:rPr>
          <w:b/>
          <w:bCs/>
        </w:rPr>
        <w:t>Cegléd Város Önkormányzata Képviselő-testületének</w:t>
      </w:r>
    </w:p>
    <w:p w14:paraId="3CFDFF29" w14:textId="041F14B2" w:rsidR="00041428" w:rsidRPr="00041428" w:rsidRDefault="00041428" w:rsidP="00041428">
      <w:pPr>
        <w:widowControl w:val="0"/>
        <w:tabs>
          <w:tab w:val="left" w:pos="6495"/>
        </w:tabs>
        <w:jc w:val="center"/>
        <w:outlineLvl w:val="0"/>
        <w:rPr>
          <w:b/>
          <w:bCs/>
        </w:rPr>
      </w:pPr>
      <w:r w:rsidRPr="00041428">
        <w:rPr>
          <w:b/>
          <w:bCs/>
        </w:rPr>
        <w:t>202</w:t>
      </w:r>
      <w:r w:rsidR="000445C0">
        <w:rPr>
          <w:b/>
          <w:bCs/>
        </w:rPr>
        <w:t>6</w:t>
      </w:r>
      <w:r w:rsidRPr="00041428">
        <w:rPr>
          <w:b/>
          <w:bCs/>
        </w:rPr>
        <w:t xml:space="preserve">. </w:t>
      </w:r>
      <w:r w:rsidR="00827D7C">
        <w:rPr>
          <w:b/>
          <w:bCs/>
        </w:rPr>
        <w:t>május</w:t>
      </w:r>
      <w:r w:rsidRPr="00041428">
        <w:rPr>
          <w:b/>
          <w:bCs/>
        </w:rPr>
        <w:t xml:space="preserve"> </w:t>
      </w:r>
      <w:r w:rsidR="008711CE">
        <w:rPr>
          <w:b/>
          <w:bCs/>
        </w:rPr>
        <w:t>21</w:t>
      </w:r>
      <w:r w:rsidRPr="00041428">
        <w:rPr>
          <w:b/>
          <w:bCs/>
        </w:rPr>
        <w:t>-</w:t>
      </w:r>
      <w:r w:rsidR="000445C0">
        <w:rPr>
          <w:b/>
          <w:bCs/>
        </w:rPr>
        <w:t>e</w:t>
      </w:r>
      <w:r w:rsidRPr="00041428">
        <w:rPr>
          <w:b/>
          <w:bCs/>
        </w:rPr>
        <w:t>i nyilvános ülésére</w:t>
      </w:r>
      <w:bookmarkEnd w:id="1"/>
    </w:p>
    <w:p w14:paraId="7732AC25" w14:textId="77777777" w:rsidR="00041428" w:rsidRPr="00041428" w:rsidRDefault="00041428" w:rsidP="00041428">
      <w:pPr>
        <w:widowControl w:val="0"/>
      </w:pPr>
    </w:p>
    <w:p w14:paraId="6E0308FD" w14:textId="77777777" w:rsidR="00041428" w:rsidRPr="00041428" w:rsidRDefault="00041428" w:rsidP="00041428">
      <w:pPr>
        <w:widowControl w:val="0"/>
        <w:jc w:val="center"/>
        <w:rPr>
          <w:b/>
        </w:rPr>
      </w:pPr>
      <w:r w:rsidRPr="00041428">
        <w:rPr>
          <w:b/>
        </w:rPr>
        <w:t>Tisztelt Képviselő-testület!</w:t>
      </w:r>
    </w:p>
    <w:p w14:paraId="057CD45D" w14:textId="77777777" w:rsidR="00041428" w:rsidRPr="00041428" w:rsidRDefault="00041428" w:rsidP="00041428"/>
    <w:p w14:paraId="20EBB068" w14:textId="77777777" w:rsidR="00F44CF2" w:rsidRDefault="006C135C" w:rsidP="001E453B">
      <w:pPr>
        <w:tabs>
          <w:tab w:val="left" w:pos="3930"/>
        </w:tabs>
        <w:jc w:val="both"/>
      </w:pPr>
      <w:r w:rsidRPr="006C135C">
        <w:t>Cegléd Város Önkormányzat</w:t>
      </w:r>
      <w:r w:rsidR="008711CE">
        <w:t xml:space="preserve">ának 2022. május 27. napjától a tulajdonát képező DACIA gyártmányú, DUSTER SR </w:t>
      </w:r>
      <w:r w:rsidR="00F44CF2">
        <w:t xml:space="preserve">DHD4 </w:t>
      </w:r>
      <w:r w:rsidR="008711CE">
        <w:t>típ</w:t>
      </w:r>
      <w:r w:rsidR="00F44CF2">
        <w:t>u</w:t>
      </w:r>
      <w:r w:rsidR="008711CE">
        <w:t>sú</w:t>
      </w:r>
      <w:r w:rsidR="00F44CF2">
        <w:t xml:space="preserve">, a Ceglédi Közös Önkormányzati Hivatal mezei őrszolgálatának használatában lévő, TFK-516 </w:t>
      </w:r>
      <w:r w:rsidR="00F44CF2" w:rsidRPr="00F44CF2">
        <w:t>forgalmi rendszám</w:t>
      </w:r>
      <w:r w:rsidR="00F44CF2">
        <w:t>ú</w:t>
      </w:r>
      <w:r w:rsidR="00CB6318">
        <w:t>, gázolaj hajtóanyagú</w:t>
      </w:r>
      <w:r w:rsidR="00F44CF2">
        <w:t xml:space="preserve"> személygépkicsi motorja meghibásodott.  </w:t>
      </w:r>
    </w:p>
    <w:p w14:paraId="0CDB373D" w14:textId="77777777" w:rsidR="00F44CF2" w:rsidRDefault="00F44CF2" w:rsidP="001E453B">
      <w:pPr>
        <w:tabs>
          <w:tab w:val="left" w:pos="3930"/>
        </w:tabs>
        <w:jc w:val="both"/>
      </w:pPr>
      <w:r>
        <w:t xml:space="preserve">A gépjárművet 2022-ben újonnan vásárolta </w:t>
      </w:r>
      <w:r w:rsidRPr="00F44CF2">
        <w:t>Cegléd Város Önkormányzat</w:t>
      </w:r>
      <w:r w:rsidR="00B30095">
        <w:t>a</w:t>
      </w:r>
      <w:r>
        <w:t>. Jelenleg 110.</w:t>
      </w:r>
      <w:r w:rsidR="00CB6318">
        <w:t>245</w:t>
      </w:r>
      <w:r>
        <w:t xml:space="preserve"> km a </w:t>
      </w:r>
      <w:r w:rsidR="009806D6">
        <w:t xml:space="preserve">gépjármű </w:t>
      </w:r>
      <w:r>
        <w:t xml:space="preserve">futásteljesítménye. A </w:t>
      </w:r>
      <w:r w:rsidR="00B30095">
        <w:t>mezőőrök átlagosan napi 12 órát használják, többségében lassú tempóban</w:t>
      </w:r>
      <w:r w:rsidR="002F7842">
        <w:t>,</w:t>
      </w:r>
      <w:r w:rsidR="00B30095">
        <w:t xml:space="preserve"> földúton. </w:t>
      </w:r>
    </w:p>
    <w:p w14:paraId="50E2CE24" w14:textId="77777777" w:rsidR="00310D60" w:rsidRDefault="00310D60" w:rsidP="001E453B">
      <w:pPr>
        <w:tabs>
          <w:tab w:val="left" w:pos="3930"/>
        </w:tabs>
        <w:jc w:val="both"/>
      </w:pPr>
      <w:r>
        <w:t xml:space="preserve">Az idei </w:t>
      </w:r>
      <w:r w:rsidR="00CB1346">
        <w:t>évben már bruttó 779.200,-Ft</w:t>
      </w:r>
      <w:r w:rsidR="00C21DEB">
        <w:t>-ot</w:t>
      </w:r>
      <w:r w:rsidR="00CB1346">
        <w:t xml:space="preserve"> kellet fordítania az Önkormányzatnak a gépjármű </w:t>
      </w:r>
      <w:r w:rsidR="009806D6">
        <w:t>karbantartására</w:t>
      </w:r>
      <w:r w:rsidR="00CB1346">
        <w:t>. Ezek során többek között történt akkumulátor csere, ékszíjszett csere, futómű javítás, generátor csere stb.</w:t>
      </w:r>
    </w:p>
    <w:p w14:paraId="280B10A6" w14:textId="77777777" w:rsidR="00CB1346" w:rsidRDefault="00CB1346" w:rsidP="001E453B">
      <w:pPr>
        <w:tabs>
          <w:tab w:val="left" w:pos="3930"/>
        </w:tabs>
        <w:jc w:val="both"/>
      </w:pPr>
      <w:r>
        <w:t xml:space="preserve">2026. május 9. napján szolgálatteljesítés közben a gépjármű ismét meghibásodott. </w:t>
      </w:r>
      <w:r w:rsidR="00AB73E4">
        <w:t>Az ST-MOBILE Kft. Márkakereskedés és Szerviz</w:t>
      </w:r>
      <w:r w:rsidR="009806D6">
        <w:t>ben</w:t>
      </w:r>
      <w:r w:rsidR="00AB73E4">
        <w:t xml:space="preserve"> (2700 Cegléd, Méhész utca 18.; a továbbiakban </w:t>
      </w:r>
      <w:r w:rsidR="002F7842">
        <w:t>M</w:t>
      </w:r>
      <w:r w:rsidR="00AB73E4">
        <w:t xml:space="preserve">árkaszervíz) történt átfogó átvizsgálás során megállapítást nyert, hogy gépjármű teljes motorblokkja működésléptelenné vált. </w:t>
      </w:r>
    </w:p>
    <w:p w14:paraId="502A8660" w14:textId="77777777" w:rsidR="006C4D8E" w:rsidRDefault="006C4D8E" w:rsidP="006C4D8E">
      <w:pPr>
        <w:jc w:val="both"/>
      </w:pPr>
      <w:r w:rsidRPr="00D16813">
        <w:t xml:space="preserve">A szakszerviz megállapítása szerint a meghibásodás oka a speciális használati módra vezethető vissza: a mezőőri szolgálat során az autó tartósan alacsony sebességgel (20-30 km/h), földutakon közlekedik. Ez a dízelmotorok esetében meggátolja a részecskeszűrő regenerációját és az optimális üzemi hőmérséklet elérését, ami a motor korai </w:t>
      </w:r>
      <w:proofErr w:type="spellStart"/>
      <w:r w:rsidRPr="00D16813">
        <w:t>elhasználódásához</w:t>
      </w:r>
      <w:proofErr w:type="spellEnd"/>
      <w:r w:rsidRPr="00D16813">
        <w:t xml:space="preserve"> és végül annak "beállásához" vezetett.</w:t>
      </w:r>
    </w:p>
    <w:p w14:paraId="134E6FA1" w14:textId="77777777" w:rsidR="006C4D8E" w:rsidRDefault="006C4D8E" w:rsidP="001E453B">
      <w:pPr>
        <w:tabs>
          <w:tab w:val="left" w:pos="3930"/>
        </w:tabs>
        <w:jc w:val="both"/>
      </w:pPr>
    </w:p>
    <w:p w14:paraId="4B8A746A" w14:textId="77777777" w:rsidR="002F7842" w:rsidRDefault="002F7842" w:rsidP="001E453B">
      <w:pPr>
        <w:tabs>
          <w:tab w:val="left" w:pos="3930"/>
        </w:tabs>
        <w:jc w:val="both"/>
      </w:pPr>
      <w:r>
        <w:t>A Márkaszervíz két megoldási lehetőséget javasolt:</w:t>
      </w:r>
    </w:p>
    <w:p w14:paraId="19A0E49F" w14:textId="77777777" w:rsidR="002F7842" w:rsidRDefault="002F7842" w:rsidP="009806D6">
      <w:pPr>
        <w:pStyle w:val="Listaszerbekezds"/>
        <w:numPr>
          <w:ilvl w:val="0"/>
          <w:numId w:val="24"/>
        </w:numPr>
        <w:tabs>
          <w:tab w:val="left" w:pos="3930"/>
        </w:tabs>
        <w:jc w:val="both"/>
      </w:pPr>
      <w:r>
        <w:t>teljes motorblokk csere, ennek költsége bruttó 2.983.625,-Ft</w:t>
      </w:r>
    </w:p>
    <w:p w14:paraId="4C6F60A2" w14:textId="77777777" w:rsidR="002F7842" w:rsidRDefault="002F7842" w:rsidP="002F7842">
      <w:pPr>
        <w:pStyle w:val="Listaszerbekezds"/>
        <w:numPr>
          <w:ilvl w:val="0"/>
          <w:numId w:val="24"/>
        </w:numPr>
        <w:tabs>
          <w:tab w:val="left" w:pos="3930"/>
        </w:tabs>
        <w:jc w:val="both"/>
      </w:pPr>
      <w:r>
        <w:t>a meglévő motorblokk javítása, ennek költsége bruttó 2.134.535,-Ft</w:t>
      </w:r>
    </w:p>
    <w:p w14:paraId="67DAFB85" w14:textId="77777777" w:rsidR="002F7842" w:rsidRDefault="002F7842" w:rsidP="002F7842">
      <w:pPr>
        <w:tabs>
          <w:tab w:val="left" w:pos="3930"/>
        </w:tabs>
        <w:jc w:val="both"/>
      </w:pPr>
    </w:p>
    <w:p w14:paraId="56F000E5" w14:textId="77777777" w:rsidR="00B74A51" w:rsidRDefault="002F7842" w:rsidP="002F7842">
      <w:pPr>
        <w:tabs>
          <w:tab w:val="left" w:pos="3930"/>
        </w:tabs>
        <w:jc w:val="both"/>
      </w:pPr>
      <w:r>
        <w:t>Bármelyik megoldás választás</w:t>
      </w:r>
      <w:r w:rsidR="009806D6">
        <w:t>a</w:t>
      </w:r>
      <w:r>
        <w:t xml:space="preserve"> esetén a Márkaszervíz egy év garanciát biztosít. </w:t>
      </w:r>
    </w:p>
    <w:p w14:paraId="2552935F" w14:textId="77777777" w:rsidR="00057A1F" w:rsidRDefault="00057A1F" w:rsidP="002F7842">
      <w:pPr>
        <w:tabs>
          <w:tab w:val="left" w:pos="3930"/>
        </w:tabs>
        <w:jc w:val="both"/>
      </w:pPr>
    </w:p>
    <w:p w14:paraId="6658FEFF" w14:textId="3769B659" w:rsidR="00057A1F" w:rsidRDefault="00057A1F" w:rsidP="002F7842">
      <w:pPr>
        <w:tabs>
          <w:tab w:val="left" w:pos="3930"/>
        </w:tabs>
        <w:jc w:val="both"/>
      </w:pPr>
      <w:r w:rsidRPr="00057A1F">
        <w:t xml:space="preserve">Az Önkormányzat </w:t>
      </w:r>
      <w:r>
        <w:t>kérésér</w:t>
      </w:r>
      <w:r w:rsidRPr="00057A1F">
        <w:t xml:space="preserve">e a Márkaszerviz megvizsgálta a költséghatékonyabb, használt (bontott) motor beszerzésének és beépítésének lehetőségét is. Az országos adatbázisok és partnerhálózatok áttekintése után azonban a szakszerviz arról tájékoztatta az Önkormányzatot, hogy jelenleg nem található a piacon olyan, a gépjármű specifikációinak megfelelő </w:t>
      </w:r>
      <w:r>
        <w:t xml:space="preserve">motor, mely beépíthető lenne a gépjárműbe. </w:t>
      </w:r>
    </w:p>
    <w:p w14:paraId="505F3A64" w14:textId="77777777" w:rsidR="002F7842" w:rsidRDefault="002F7842" w:rsidP="002F7842">
      <w:pPr>
        <w:tabs>
          <w:tab w:val="left" w:pos="3930"/>
        </w:tabs>
        <w:jc w:val="both"/>
      </w:pPr>
    </w:p>
    <w:p w14:paraId="704FE910" w14:textId="33BACFAB" w:rsidR="00EB439E" w:rsidRDefault="002F7842" w:rsidP="002F7842">
      <w:pPr>
        <w:tabs>
          <w:tab w:val="left" w:pos="3930"/>
        </w:tabs>
        <w:jc w:val="both"/>
      </w:pPr>
      <w:r>
        <w:t xml:space="preserve">A Márkaszervíz szakmai álláspontja, hogy egy új motorblokk kerüljön beszerelésre, mivel nem tudják garantálni, hogy régi motorblokk </w:t>
      </w:r>
      <w:r w:rsidR="00FF51FB">
        <w:t xml:space="preserve">a megjavítása ellenére a közeljövőben nem </w:t>
      </w:r>
      <w:proofErr w:type="spellStart"/>
      <w:r w:rsidR="00057A1F">
        <w:t>hibásodik</w:t>
      </w:r>
      <w:proofErr w:type="spellEnd"/>
      <w:r w:rsidR="00057A1F">
        <w:t>-e</w:t>
      </w:r>
      <w:r w:rsidR="00FF51FB">
        <w:t xml:space="preserve"> meg </w:t>
      </w:r>
      <w:r w:rsidR="00703054">
        <w:t>ismételten</w:t>
      </w:r>
      <w:r w:rsidR="00FF51FB">
        <w:t xml:space="preserve">. </w:t>
      </w:r>
      <w:r w:rsidR="00057A1F">
        <w:t>Javasolják továbbá, hogy bármelyik verziót is választja az önkormányzat a gé</w:t>
      </w:r>
      <w:r w:rsidR="00057A1F" w:rsidRPr="00057A1F">
        <w:t>pjárművel hetente legalább egyszer folyamatos, magasabb fordulatszámú (országúti) közlekedést kell végezni a rendszer tisztulása érdekében.</w:t>
      </w:r>
    </w:p>
    <w:p w14:paraId="63B50DD1" w14:textId="77777777" w:rsidR="00AF799E" w:rsidRDefault="00AF799E" w:rsidP="002F7842">
      <w:pPr>
        <w:tabs>
          <w:tab w:val="left" w:pos="3930"/>
        </w:tabs>
        <w:jc w:val="both"/>
      </w:pPr>
    </w:p>
    <w:p w14:paraId="3185ABC9" w14:textId="6363D2BD" w:rsidR="00AF799E" w:rsidRDefault="00AF799E" w:rsidP="002F7842">
      <w:pPr>
        <w:tabs>
          <w:tab w:val="left" w:pos="3930"/>
        </w:tabs>
        <w:jc w:val="both"/>
      </w:pPr>
      <w:r w:rsidRPr="00AF799E">
        <w:t xml:space="preserve">Gazdaságossági szempontból figyelembe veendő, hogy a két opció közötti költségkülönbség (bruttó 849.090,- Ft) arányban áll azzal a műszaki biztonsággal, amelyet egy gyári új egység jelent a bizonytalan kimenetelű, részleges felújítással szemben. Az új motorblokk </w:t>
      </w:r>
      <w:proofErr w:type="gramStart"/>
      <w:r w:rsidRPr="00AF799E">
        <w:t>beépítése  növeli</w:t>
      </w:r>
      <w:proofErr w:type="gramEnd"/>
      <w:r w:rsidRPr="00AF799E">
        <w:t xml:space="preserve"> a gépjármű várható élettartamát</w:t>
      </w:r>
      <w:r>
        <w:t xml:space="preserve"> </w:t>
      </w:r>
      <w:r w:rsidRPr="00AF799E">
        <w:t>és későbbi eladhatóságát</w:t>
      </w:r>
      <w:r w:rsidR="00B72B9A">
        <w:t>.</w:t>
      </w:r>
    </w:p>
    <w:p w14:paraId="44AD09BE" w14:textId="77777777" w:rsidR="00B74A51" w:rsidRDefault="00B74A51" w:rsidP="002F7842">
      <w:pPr>
        <w:tabs>
          <w:tab w:val="left" w:pos="3930"/>
        </w:tabs>
        <w:jc w:val="both"/>
      </w:pPr>
    </w:p>
    <w:p w14:paraId="46F11303" w14:textId="287BAF99" w:rsidR="00EB439E" w:rsidRDefault="00B74A51" w:rsidP="001E453B">
      <w:pPr>
        <w:tabs>
          <w:tab w:val="left" w:pos="3930"/>
        </w:tabs>
        <w:jc w:val="both"/>
      </w:pPr>
      <w:r>
        <w:t>A gépjármű javítása</w:t>
      </w:r>
      <w:r w:rsidRPr="00B74A51">
        <w:t xml:space="preserve"> a 202</w:t>
      </w:r>
      <w:r>
        <w:t>6</w:t>
      </w:r>
      <w:r w:rsidRPr="00B74A51">
        <w:t>. költségvetés „általános tartalék” terhére biztosítható.</w:t>
      </w:r>
      <w:r w:rsidR="00057A1F">
        <w:t xml:space="preserve"> </w:t>
      </w:r>
      <w:r w:rsidR="00EB439E">
        <w:t>A döntés meghozatala szükséges a mezei őrszolgálat zavartalan működéséhez.</w:t>
      </w:r>
    </w:p>
    <w:p w14:paraId="29733C2C" w14:textId="77777777" w:rsidR="006C135C" w:rsidRPr="006C135C" w:rsidRDefault="006C135C" w:rsidP="006C135C">
      <w:pPr>
        <w:jc w:val="both"/>
      </w:pPr>
    </w:p>
    <w:p w14:paraId="44D834E8" w14:textId="77777777" w:rsidR="006C135C" w:rsidRPr="006C135C" w:rsidRDefault="006C135C" w:rsidP="006C135C">
      <w:pPr>
        <w:jc w:val="both"/>
      </w:pPr>
      <w:r w:rsidRPr="006C135C">
        <w:t>Kérem a Tisztelt Képviselő-testületet, hogy a határozati javaslatot megtárgyalni és döntésüket meghozni szíveskedjenek</w:t>
      </w:r>
      <w:r w:rsidR="00713A75">
        <w:t>.</w:t>
      </w:r>
    </w:p>
    <w:p w14:paraId="357288B7" w14:textId="77777777" w:rsidR="00A51B42" w:rsidRDefault="00A51B42" w:rsidP="00041428">
      <w:pPr>
        <w:jc w:val="both"/>
      </w:pPr>
    </w:p>
    <w:p w14:paraId="05F3A58F" w14:textId="77777777" w:rsidR="002E1C2A" w:rsidRPr="00041428" w:rsidRDefault="002E1C2A" w:rsidP="00041428">
      <w:pPr>
        <w:jc w:val="both"/>
        <w:rPr>
          <w:i/>
        </w:rPr>
      </w:pPr>
    </w:p>
    <w:p w14:paraId="6F230097" w14:textId="53A82A37" w:rsidR="00041428" w:rsidRPr="00041428" w:rsidRDefault="00041428" w:rsidP="00041428">
      <w:pPr>
        <w:suppressAutoHyphens/>
        <w:jc w:val="both"/>
        <w:rPr>
          <w:lang w:eastAsia="ar-SA"/>
        </w:rPr>
      </w:pPr>
      <w:r w:rsidRPr="00041428">
        <w:rPr>
          <w:lang w:eastAsia="ar-SA"/>
        </w:rPr>
        <w:t xml:space="preserve">Az előterjesztést a </w:t>
      </w:r>
      <w:r w:rsidRPr="00041428">
        <w:rPr>
          <w:b/>
          <w:lang w:eastAsia="ar-SA"/>
        </w:rPr>
        <w:t xml:space="preserve">Gazdasági Bizottság, </w:t>
      </w:r>
      <w:r w:rsidR="00A51B42" w:rsidRPr="00041428">
        <w:rPr>
          <w:lang w:eastAsia="ar-SA"/>
        </w:rPr>
        <w:t>valamint</w:t>
      </w:r>
      <w:r w:rsidR="00A51B42" w:rsidRPr="00041428">
        <w:rPr>
          <w:b/>
          <w:lang w:eastAsia="ar-SA"/>
        </w:rPr>
        <w:t xml:space="preserve"> </w:t>
      </w:r>
      <w:r w:rsidR="00D90F21" w:rsidRPr="007B05DB">
        <w:rPr>
          <w:lang w:eastAsia="ar-SA"/>
        </w:rPr>
        <w:t>a</w:t>
      </w:r>
      <w:r w:rsidR="007B05DB" w:rsidRPr="007B05DB">
        <w:rPr>
          <w:lang w:eastAsia="ar-SA"/>
        </w:rPr>
        <w:t>z</w:t>
      </w:r>
      <w:r w:rsidR="00D90F21" w:rsidRPr="007B05DB">
        <w:rPr>
          <w:lang w:eastAsia="ar-SA"/>
        </w:rPr>
        <w:t xml:space="preserve"> </w:t>
      </w:r>
      <w:r w:rsidR="007B05DB" w:rsidRPr="007B05DB">
        <w:rPr>
          <w:b/>
          <w:lang w:eastAsia="ar-SA"/>
        </w:rPr>
        <w:t xml:space="preserve">Értéktár és Értékvédelmi Bizottság </w:t>
      </w:r>
      <w:r w:rsidRPr="00041428">
        <w:rPr>
          <w:lang w:eastAsia="ar-SA"/>
        </w:rPr>
        <w:t>tárgyalja</w:t>
      </w:r>
      <w:r w:rsidR="00A51B42">
        <w:rPr>
          <w:lang w:eastAsia="ar-SA"/>
        </w:rPr>
        <w:t>.</w:t>
      </w:r>
    </w:p>
    <w:p w14:paraId="2CDA900D" w14:textId="77777777" w:rsidR="006C0248" w:rsidRDefault="006C0248" w:rsidP="00041428">
      <w:pPr>
        <w:widowControl w:val="0"/>
        <w:tabs>
          <w:tab w:val="left" w:pos="851"/>
        </w:tabs>
        <w:ind w:right="-1"/>
        <w:jc w:val="both"/>
      </w:pPr>
    </w:p>
    <w:p w14:paraId="57D50B7A" w14:textId="77777777" w:rsidR="00041428" w:rsidRPr="00041428" w:rsidRDefault="00041428" w:rsidP="00041428">
      <w:pPr>
        <w:widowControl w:val="0"/>
        <w:tabs>
          <w:tab w:val="left" w:pos="851"/>
        </w:tabs>
        <w:ind w:right="-1"/>
        <w:jc w:val="both"/>
      </w:pPr>
      <w:r w:rsidRPr="00041428">
        <w:t>A döntéshozatal</w:t>
      </w:r>
      <w:r w:rsidRPr="00041428">
        <w:rPr>
          <w:i/>
        </w:rPr>
        <w:t xml:space="preserve"> Magyarország helyi önkormányzatairól szóló 2011. évi CLXXXIX. törvény (Mötv.) </w:t>
      </w:r>
      <w:r w:rsidRPr="00041428">
        <w:t xml:space="preserve">46. § (1) bekezdése alapján, a (2) bekezdésben foglaltakra figyelemmel </w:t>
      </w:r>
      <w:r w:rsidRPr="00041428">
        <w:rPr>
          <w:b/>
        </w:rPr>
        <w:t>nyilvános</w:t>
      </w:r>
      <w:r w:rsidRPr="00041428">
        <w:t xml:space="preserve"> ülés keretében, az 50. § rendelkezései alapján - figyelemmel a KT. SzMSz 59. § 3. pontjára - </w:t>
      </w:r>
      <w:r w:rsidR="00D90F21" w:rsidRPr="007E2D8D">
        <w:rPr>
          <w:b/>
        </w:rPr>
        <w:t>egyszerű többségű</w:t>
      </w:r>
      <w:r w:rsidRPr="007E2D8D">
        <w:rPr>
          <w:b/>
        </w:rPr>
        <w:t xml:space="preserve"> </w:t>
      </w:r>
      <w:r w:rsidRPr="00041428">
        <w:t>szavazati arányt igényel.</w:t>
      </w:r>
    </w:p>
    <w:p w14:paraId="23262F79" w14:textId="77777777" w:rsidR="00041428" w:rsidRPr="00041428" w:rsidRDefault="00041428" w:rsidP="00041428">
      <w:pPr>
        <w:widowControl w:val="0"/>
        <w:tabs>
          <w:tab w:val="left" w:pos="851"/>
        </w:tabs>
        <w:ind w:right="-1"/>
        <w:jc w:val="both"/>
      </w:pPr>
    </w:p>
    <w:p w14:paraId="0AF7FADE" w14:textId="77777777" w:rsidR="00041428" w:rsidRPr="00041428" w:rsidRDefault="00041428" w:rsidP="00041428">
      <w:pPr>
        <w:jc w:val="both"/>
      </w:pPr>
      <w:r w:rsidRPr="00041428">
        <w:t>Cegléd, 202</w:t>
      </w:r>
      <w:r w:rsidR="007B05DB">
        <w:t>6</w:t>
      </w:r>
      <w:r w:rsidRPr="00041428">
        <w:t>.</w:t>
      </w:r>
      <w:r w:rsidR="00C21DEB">
        <w:t>május 1</w:t>
      </w:r>
      <w:r w:rsidR="007B05DB">
        <w:t>3</w:t>
      </w:r>
      <w:r w:rsidRPr="00041428">
        <w:t>.</w:t>
      </w:r>
    </w:p>
    <w:p w14:paraId="665FDC2E" w14:textId="77777777" w:rsidR="00041428" w:rsidRPr="00041428" w:rsidRDefault="00041428" w:rsidP="00041428">
      <w:pPr>
        <w:widowControl w:val="0"/>
        <w:ind w:left="4536" w:firstLine="420"/>
        <w:jc w:val="center"/>
      </w:pPr>
      <w:r w:rsidRPr="00041428">
        <w:t xml:space="preserve"> Dr. </w:t>
      </w:r>
      <w:r w:rsidR="007B05DB">
        <w:t xml:space="preserve">Csáky András </w:t>
      </w:r>
    </w:p>
    <w:p w14:paraId="068EC022" w14:textId="77777777" w:rsidR="00041428" w:rsidRPr="00041428" w:rsidRDefault="007B05DB" w:rsidP="00041428">
      <w:pPr>
        <w:widowControl w:val="0"/>
        <w:ind w:left="4536" w:firstLine="420"/>
        <w:jc w:val="center"/>
        <w:rPr>
          <w:rFonts w:ascii="Times New Roman félkövér" w:hAnsi="Times New Roman félkövér"/>
          <w:b/>
          <w:caps/>
        </w:rPr>
      </w:pPr>
      <w:r>
        <w:t>polgármester</w:t>
      </w:r>
    </w:p>
    <w:p w14:paraId="2D6D8FA6" w14:textId="77777777" w:rsidR="00041428" w:rsidRPr="00041428" w:rsidRDefault="00041428" w:rsidP="00041428">
      <w:pPr>
        <w:widowControl w:val="0"/>
        <w:jc w:val="center"/>
        <w:rPr>
          <w:rFonts w:ascii="Times New Roman félkövér" w:hAnsi="Times New Roman félkövér"/>
          <w:b/>
          <w:caps/>
        </w:rPr>
      </w:pPr>
      <w:r w:rsidRPr="00041428">
        <w:rPr>
          <w:rFonts w:ascii="Times New Roman félkövér" w:hAnsi="Times New Roman félkövér"/>
          <w:b/>
          <w:caps/>
        </w:rPr>
        <w:t>---------</w:t>
      </w:r>
    </w:p>
    <w:p w14:paraId="60324033" w14:textId="77777777" w:rsidR="008362F9" w:rsidRDefault="008362F9" w:rsidP="00474282">
      <w:pPr>
        <w:widowControl w:val="0"/>
        <w:rPr>
          <w:rFonts w:ascii="Times New Roman félkövér" w:hAnsi="Times New Roman félkövér"/>
          <w:b/>
        </w:rPr>
      </w:pPr>
    </w:p>
    <w:p w14:paraId="34C51F89" w14:textId="77777777" w:rsidR="008362F9" w:rsidRDefault="008362F9" w:rsidP="00474282">
      <w:pPr>
        <w:widowControl w:val="0"/>
        <w:rPr>
          <w:rFonts w:ascii="Times New Roman félkövér" w:hAnsi="Times New Roman félkövér"/>
          <w:b/>
        </w:rPr>
      </w:pPr>
    </w:p>
    <w:p w14:paraId="28ED6C80" w14:textId="763F9B16" w:rsidR="00A51B42" w:rsidRDefault="00041428" w:rsidP="006C4D8E">
      <w:pPr>
        <w:widowControl w:val="0"/>
        <w:jc w:val="center"/>
        <w:rPr>
          <w:rFonts w:ascii="Times New Roman félkövér" w:hAnsi="Times New Roman félkövér"/>
          <w:b/>
        </w:rPr>
      </w:pPr>
      <w:bookmarkStart w:id="2" w:name="_Hlk229571713"/>
      <w:r w:rsidRPr="007E2D8D">
        <w:rPr>
          <w:rFonts w:ascii="Times New Roman félkövér" w:hAnsi="Times New Roman félkövér"/>
          <w:b/>
        </w:rPr>
        <w:t>Határozati javaslat</w:t>
      </w:r>
      <w:r w:rsidR="001E6D11">
        <w:rPr>
          <w:rFonts w:ascii="Times New Roman félkövér" w:hAnsi="Times New Roman félkövér"/>
          <w:b/>
        </w:rPr>
        <w:t xml:space="preserve"> </w:t>
      </w:r>
      <w:r w:rsidR="006C4D8E">
        <w:rPr>
          <w:rFonts w:ascii="Times New Roman félkövér" w:hAnsi="Times New Roman félkövér"/>
          <w:b/>
        </w:rPr>
        <w:t>„A”</w:t>
      </w:r>
    </w:p>
    <w:p w14:paraId="7936D92D" w14:textId="77777777" w:rsidR="008362F9" w:rsidRPr="007E2D8D" w:rsidRDefault="008362F9" w:rsidP="006C4D8E">
      <w:pPr>
        <w:widowControl w:val="0"/>
        <w:jc w:val="center"/>
        <w:rPr>
          <w:rFonts w:ascii="Times New Roman félkövér" w:hAnsi="Times New Roman félkövér"/>
          <w:b/>
        </w:rPr>
      </w:pPr>
    </w:p>
    <w:bookmarkEnd w:id="2"/>
    <w:p w14:paraId="376837D4" w14:textId="77777777" w:rsidR="00041428" w:rsidRPr="007E2D8D" w:rsidRDefault="00041428" w:rsidP="00041428">
      <w:pPr>
        <w:suppressAutoHyphens/>
        <w:jc w:val="both"/>
        <w:rPr>
          <w:b/>
          <w:sz w:val="23"/>
          <w:szCs w:val="23"/>
          <w:lang w:eastAsia="ar-SA"/>
        </w:rPr>
      </w:pPr>
      <w:r w:rsidRPr="007E2D8D">
        <w:rPr>
          <w:b/>
          <w:sz w:val="23"/>
          <w:szCs w:val="23"/>
          <w:lang w:eastAsia="ar-SA"/>
        </w:rPr>
        <w:t>Cegléd Város Önkormányzatának Képviselő-testülete</w:t>
      </w:r>
    </w:p>
    <w:p w14:paraId="343284E0" w14:textId="22A284D2" w:rsidR="001E6D11" w:rsidRDefault="00301FE6" w:rsidP="006C135C">
      <w:pPr>
        <w:numPr>
          <w:ilvl w:val="0"/>
          <w:numId w:val="9"/>
        </w:numPr>
        <w:suppressAutoHyphens/>
        <w:jc w:val="both"/>
      </w:pPr>
      <w:r>
        <w:t xml:space="preserve">Dönt arról, hogy Cegléd Város Önkormányzata a 2026. évi költségvetés általános tartalékának terhére megrendeli az önkormányzat tulajdonában álló, mezei őrszolgálat által használt TFK-516 </w:t>
      </w:r>
      <w:r w:rsidRPr="00F44CF2">
        <w:t>forgalmi rendszám</w:t>
      </w:r>
      <w:r>
        <w:t xml:space="preserve">ú Dacia </w:t>
      </w:r>
      <w:proofErr w:type="spellStart"/>
      <w:r>
        <w:t>Duster</w:t>
      </w:r>
      <w:proofErr w:type="spellEnd"/>
      <w:r>
        <w:t xml:space="preserve"> típusú gépjármű motorblokkjának </w:t>
      </w:r>
      <w:r w:rsidR="001E6D11">
        <w:t>teljes cseréjét az ST-MOBILE Kft-</w:t>
      </w:r>
      <w:proofErr w:type="spellStart"/>
      <w:r w:rsidR="001E6D11">
        <w:t>től</w:t>
      </w:r>
      <w:proofErr w:type="spellEnd"/>
      <w:r w:rsidR="001E6D11">
        <w:t xml:space="preserve"> bruttó </w:t>
      </w:r>
      <w:r w:rsidR="001E6D11" w:rsidRPr="001E6D11">
        <w:t>2.983.625,-Ft</w:t>
      </w:r>
      <w:r w:rsidR="001E6D11">
        <w:t xml:space="preserve"> összegben.</w:t>
      </w:r>
    </w:p>
    <w:p w14:paraId="11205C72" w14:textId="77777777" w:rsidR="00244F51" w:rsidRPr="006C135C" w:rsidRDefault="006841D7" w:rsidP="00935590">
      <w:pPr>
        <w:numPr>
          <w:ilvl w:val="0"/>
          <w:numId w:val="9"/>
        </w:numPr>
        <w:suppressAutoHyphens/>
        <w:jc w:val="both"/>
      </w:pPr>
      <w:r>
        <w:t>Felhatalmazza a polgármestert</w:t>
      </w:r>
      <w:r w:rsidR="001E6D11">
        <w:t xml:space="preserve"> a megrendelő aláírására</w:t>
      </w:r>
      <w:r w:rsidR="0091229A">
        <w:t xml:space="preserve">. </w:t>
      </w:r>
    </w:p>
    <w:p w14:paraId="21873771" w14:textId="77777777" w:rsidR="00041428" w:rsidRPr="007E2D8D" w:rsidRDefault="00041428" w:rsidP="00041428">
      <w:pPr>
        <w:numPr>
          <w:ilvl w:val="0"/>
          <w:numId w:val="9"/>
        </w:numPr>
        <w:suppressAutoHyphens/>
        <w:jc w:val="both"/>
      </w:pPr>
      <w:r w:rsidRPr="007E2D8D">
        <w:t>Utasítja a Ceglédi Közös Önkormányzati Hivatalt a szükséges intézkedések megtételére.</w:t>
      </w:r>
    </w:p>
    <w:p w14:paraId="5B669C1A" w14:textId="77777777" w:rsidR="00041428" w:rsidRDefault="00041428" w:rsidP="00041428">
      <w:pPr>
        <w:suppressAutoHyphens/>
        <w:jc w:val="both"/>
      </w:pPr>
    </w:p>
    <w:p w14:paraId="775196CE" w14:textId="67DF0247" w:rsidR="008362F9" w:rsidRPr="007E2D8D" w:rsidRDefault="008362F9" w:rsidP="008362F9">
      <w:pPr>
        <w:tabs>
          <w:tab w:val="right" w:pos="9356"/>
        </w:tabs>
        <w:jc w:val="both"/>
      </w:pPr>
      <w:r w:rsidRPr="007E2D8D">
        <w:rPr>
          <w:b/>
          <w:u w:val="single"/>
        </w:rPr>
        <w:t>Határidő:</w:t>
      </w:r>
      <w:r>
        <w:t xml:space="preserve"> </w:t>
      </w:r>
      <w:r w:rsidRPr="007E2D8D">
        <w:t>azonnal</w:t>
      </w:r>
      <w:r w:rsidRPr="007E2D8D">
        <w:tab/>
      </w:r>
      <w:r w:rsidRPr="007E2D8D">
        <w:rPr>
          <w:b/>
          <w:u w:val="single"/>
        </w:rPr>
        <w:t>Felelős:</w:t>
      </w:r>
      <w:r w:rsidRPr="007E2D8D">
        <w:t xml:space="preserve"> Dr. </w:t>
      </w:r>
      <w:r>
        <w:t>Csáky András polgármester</w:t>
      </w:r>
    </w:p>
    <w:p w14:paraId="0DEA79DC" w14:textId="77777777" w:rsidR="008362F9" w:rsidRDefault="008362F9" w:rsidP="00041428">
      <w:pPr>
        <w:suppressAutoHyphens/>
        <w:jc w:val="both"/>
      </w:pPr>
    </w:p>
    <w:p w14:paraId="254314AC" w14:textId="77777777" w:rsidR="008362F9" w:rsidRDefault="008362F9" w:rsidP="00041428">
      <w:pPr>
        <w:suppressAutoHyphens/>
        <w:jc w:val="both"/>
      </w:pPr>
    </w:p>
    <w:p w14:paraId="660E244F" w14:textId="77777777" w:rsidR="008362F9" w:rsidRDefault="008362F9" w:rsidP="00041428">
      <w:pPr>
        <w:suppressAutoHyphens/>
        <w:jc w:val="both"/>
      </w:pPr>
    </w:p>
    <w:p w14:paraId="0B047284" w14:textId="77777777" w:rsidR="008362F9" w:rsidRDefault="008362F9" w:rsidP="00041428">
      <w:pPr>
        <w:suppressAutoHyphens/>
        <w:jc w:val="both"/>
      </w:pPr>
    </w:p>
    <w:p w14:paraId="56AC89B3" w14:textId="77777777" w:rsidR="008362F9" w:rsidRDefault="008362F9" w:rsidP="00041428">
      <w:pPr>
        <w:suppressAutoHyphens/>
        <w:jc w:val="both"/>
      </w:pPr>
    </w:p>
    <w:p w14:paraId="57320AF2" w14:textId="361B7932" w:rsidR="00C21DEB" w:rsidRPr="007E2D8D" w:rsidRDefault="00C21DEB" w:rsidP="006C4D8E">
      <w:pPr>
        <w:widowControl w:val="0"/>
        <w:jc w:val="center"/>
        <w:rPr>
          <w:rFonts w:ascii="Times New Roman félkövér" w:hAnsi="Times New Roman félkövér"/>
          <w:b/>
        </w:rPr>
      </w:pPr>
      <w:r w:rsidRPr="007E2D8D">
        <w:rPr>
          <w:rFonts w:ascii="Times New Roman félkövér" w:hAnsi="Times New Roman félkövér"/>
          <w:b/>
        </w:rPr>
        <w:t>Határozati javaslat</w:t>
      </w:r>
      <w:r>
        <w:rPr>
          <w:rFonts w:ascii="Times New Roman félkövér" w:hAnsi="Times New Roman félkövér"/>
          <w:b/>
        </w:rPr>
        <w:t xml:space="preserve"> </w:t>
      </w:r>
      <w:r w:rsidR="006C4D8E">
        <w:rPr>
          <w:rFonts w:ascii="Times New Roman félkövér" w:hAnsi="Times New Roman félkövér"/>
          <w:b/>
        </w:rPr>
        <w:t>„B”</w:t>
      </w:r>
    </w:p>
    <w:p w14:paraId="35DAD363" w14:textId="77777777" w:rsidR="001E6D11" w:rsidRDefault="001E6D11" w:rsidP="00041428">
      <w:pPr>
        <w:suppressAutoHyphens/>
        <w:jc w:val="both"/>
      </w:pPr>
    </w:p>
    <w:p w14:paraId="26EC3EE7" w14:textId="77777777" w:rsidR="001E6D11" w:rsidRPr="001E6D11" w:rsidRDefault="001E6D11" w:rsidP="001E6D11">
      <w:pPr>
        <w:suppressAutoHyphens/>
        <w:jc w:val="both"/>
        <w:rPr>
          <w:b/>
        </w:rPr>
      </w:pPr>
      <w:r w:rsidRPr="001E6D11">
        <w:rPr>
          <w:b/>
        </w:rPr>
        <w:t>Cegléd Város Önkormányzatának Képviselő-testülete</w:t>
      </w:r>
    </w:p>
    <w:p w14:paraId="5035F7C3" w14:textId="39D04A54" w:rsidR="001E6D11" w:rsidRDefault="001E6D11" w:rsidP="001E6D11">
      <w:pPr>
        <w:pStyle w:val="Listaszerbekezds"/>
        <w:numPr>
          <w:ilvl w:val="0"/>
          <w:numId w:val="25"/>
        </w:numPr>
        <w:suppressAutoHyphens/>
        <w:jc w:val="both"/>
      </w:pPr>
      <w:r>
        <w:t>Dönt arról, hogy Cegléd Város Önkormányzata a 2026. évi költségvetés</w:t>
      </w:r>
      <w:r w:rsidR="006C4D8E">
        <w:t xml:space="preserve"> általános tartalékának</w:t>
      </w:r>
      <w:r>
        <w:t xml:space="preserve"> terhére megrendeli </w:t>
      </w:r>
      <w:r w:rsidR="006C4D8E">
        <w:t xml:space="preserve">az önkormányzat tulajdonában álló, mezei </w:t>
      </w:r>
      <w:r>
        <w:t>őrszolgálat</w:t>
      </w:r>
      <w:r w:rsidR="006C4D8E">
        <w:t xml:space="preserve"> által használt TFK-516 </w:t>
      </w:r>
      <w:r w:rsidR="006C4D8E" w:rsidRPr="00F44CF2">
        <w:t>forgalmi rendszám</w:t>
      </w:r>
      <w:r w:rsidR="006C4D8E">
        <w:t xml:space="preserve">ú Dacia </w:t>
      </w:r>
      <w:proofErr w:type="spellStart"/>
      <w:r w:rsidR="006C4D8E">
        <w:t>Duster</w:t>
      </w:r>
      <w:proofErr w:type="spellEnd"/>
      <w:r w:rsidR="006C4D8E">
        <w:t xml:space="preserve"> típusú </w:t>
      </w:r>
      <w:r>
        <w:t>gépjármű motorblokkján</w:t>
      </w:r>
      <w:r w:rsidR="006C4D8E">
        <w:t>a</w:t>
      </w:r>
      <w:r>
        <w:t xml:space="preserve">k </w:t>
      </w:r>
      <w:r w:rsidR="009806D6">
        <w:t>javítását</w:t>
      </w:r>
      <w:r>
        <w:t xml:space="preserve"> az ST-MOBILE Kft-</w:t>
      </w:r>
      <w:proofErr w:type="spellStart"/>
      <w:r>
        <w:t>től</w:t>
      </w:r>
      <w:proofErr w:type="spellEnd"/>
      <w:r>
        <w:t xml:space="preserve"> bruttó</w:t>
      </w:r>
      <w:r w:rsidR="009806D6">
        <w:t xml:space="preserve"> </w:t>
      </w:r>
      <w:r w:rsidR="009806D6" w:rsidRPr="009806D6">
        <w:t>2.134.535</w:t>
      </w:r>
      <w:r>
        <w:t>,-Ft összegben.</w:t>
      </w:r>
    </w:p>
    <w:p w14:paraId="416ED77F" w14:textId="77777777" w:rsidR="001E6D11" w:rsidRDefault="001E6D11" w:rsidP="001E6D11">
      <w:pPr>
        <w:pStyle w:val="Listaszerbekezds"/>
        <w:numPr>
          <w:ilvl w:val="0"/>
          <w:numId w:val="25"/>
        </w:numPr>
        <w:suppressAutoHyphens/>
        <w:jc w:val="both"/>
      </w:pPr>
      <w:r>
        <w:t>Felhatalmazza a polgármestert a megrendelő aláírására.</w:t>
      </w:r>
    </w:p>
    <w:p w14:paraId="544DECF1" w14:textId="77777777" w:rsidR="001E6D11" w:rsidRDefault="001E6D11" w:rsidP="001E6D11">
      <w:pPr>
        <w:pStyle w:val="Listaszerbekezds"/>
        <w:numPr>
          <w:ilvl w:val="0"/>
          <w:numId w:val="25"/>
        </w:numPr>
        <w:suppressAutoHyphens/>
        <w:jc w:val="both"/>
      </w:pPr>
      <w:r>
        <w:t>Utasítja a Ceglédi Közös Önkormányzati Hivatalt a szükséges intézkedések megtételére.</w:t>
      </w:r>
    </w:p>
    <w:p w14:paraId="4C87B02B" w14:textId="77777777" w:rsidR="001E6D11" w:rsidRPr="007E2D8D" w:rsidRDefault="001E6D11" w:rsidP="001E6D11">
      <w:pPr>
        <w:suppressAutoHyphens/>
        <w:jc w:val="both"/>
      </w:pPr>
      <w:r>
        <w:tab/>
      </w:r>
    </w:p>
    <w:p w14:paraId="0C7E3A90" w14:textId="02E41569" w:rsidR="00041428" w:rsidRPr="007E2D8D" w:rsidRDefault="00041428" w:rsidP="00041428">
      <w:pPr>
        <w:tabs>
          <w:tab w:val="right" w:pos="9356"/>
        </w:tabs>
        <w:jc w:val="both"/>
      </w:pPr>
      <w:r w:rsidRPr="007E2D8D">
        <w:rPr>
          <w:b/>
          <w:u w:val="single"/>
        </w:rPr>
        <w:t>Határidő:</w:t>
      </w:r>
      <w:r w:rsidR="007534EC">
        <w:t xml:space="preserve"> </w:t>
      </w:r>
      <w:r w:rsidR="00434352" w:rsidRPr="007E2D8D">
        <w:t>azonnal</w:t>
      </w:r>
      <w:r w:rsidRPr="007E2D8D">
        <w:tab/>
      </w:r>
      <w:r w:rsidRPr="007E2D8D">
        <w:rPr>
          <w:b/>
          <w:u w:val="single"/>
        </w:rPr>
        <w:t>Felelős:</w:t>
      </w:r>
      <w:r w:rsidRPr="007E2D8D">
        <w:t xml:space="preserve"> Dr. </w:t>
      </w:r>
      <w:r w:rsidR="008362F9">
        <w:t>Csáky András polgármester</w:t>
      </w:r>
    </w:p>
    <w:p w14:paraId="61997117" w14:textId="77777777" w:rsidR="00041428" w:rsidRDefault="00041428" w:rsidP="00041428">
      <w:pPr>
        <w:jc w:val="both"/>
        <w:rPr>
          <w:sz w:val="20"/>
          <w:u w:val="single"/>
        </w:rPr>
      </w:pPr>
    </w:p>
    <w:p w14:paraId="01742AD6" w14:textId="77777777" w:rsidR="008362F9" w:rsidRDefault="008362F9" w:rsidP="00041428">
      <w:pPr>
        <w:jc w:val="both"/>
        <w:rPr>
          <w:sz w:val="20"/>
          <w:u w:val="single"/>
        </w:rPr>
      </w:pPr>
    </w:p>
    <w:p w14:paraId="5B88C1A3" w14:textId="77777777" w:rsidR="008362F9" w:rsidRDefault="008362F9" w:rsidP="00041428">
      <w:pPr>
        <w:jc w:val="both"/>
        <w:rPr>
          <w:sz w:val="20"/>
          <w:u w:val="single"/>
        </w:rPr>
      </w:pPr>
    </w:p>
    <w:p w14:paraId="56DA5DE8" w14:textId="77777777" w:rsidR="008362F9" w:rsidRPr="00041428" w:rsidRDefault="008362F9" w:rsidP="00041428">
      <w:pPr>
        <w:jc w:val="both"/>
        <w:rPr>
          <w:sz w:val="20"/>
          <w:u w:val="single"/>
        </w:rPr>
      </w:pPr>
    </w:p>
    <w:p w14:paraId="569463D5" w14:textId="77777777" w:rsidR="00041428" w:rsidRPr="00935590" w:rsidRDefault="00041428" w:rsidP="00041428">
      <w:pPr>
        <w:jc w:val="both"/>
        <w:rPr>
          <w:sz w:val="20"/>
          <w:szCs w:val="20"/>
          <w:u w:val="single"/>
        </w:rPr>
      </w:pPr>
      <w:r w:rsidRPr="00935590">
        <w:rPr>
          <w:sz w:val="20"/>
          <w:szCs w:val="20"/>
          <w:u w:val="single"/>
        </w:rPr>
        <w:t>A határozatot kapja:</w:t>
      </w:r>
    </w:p>
    <w:p w14:paraId="15C6D279" w14:textId="77777777" w:rsidR="00041428" w:rsidRPr="00935590" w:rsidRDefault="00041428" w:rsidP="00935590">
      <w:pPr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935590">
        <w:rPr>
          <w:sz w:val="20"/>
          <w:szCs w:val="20"/>
        </w:rPr>
        <w:t xml:space="preserve">Ceglédi Közös Önkormányzati Hivatal Beruházási és Közbiztonsági Iroda vezetője </w:t>
      </w:r>
      <w:r w:rsidR="00935590" w:rsidRPr="00935590">
        <w:rPr>
          <w:sz w:val="20"/>
          <w:szCs w:val="20"/>
        </w:rPr>
        <w:t>–</w:t>
      </w:r>
      <w:r w:rsidRPr="00935590">
        <w:rPr>
          <w:sz w:val="20"/>
          <w:szCs w:val="20"/>
        </w:rPr>
        <w:t xml:space="preserve"> Helyben</w:t>
      </w:r>
    </w:p>
    <w:p w14:paraId="07853B9C" w14:textId="77777777" w:rsidR="006C0248" w:rsidRDefault="00041428" w:rsidP="006C0248">
      <w:pPr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935590">
        <w:rPr>
          <w:sz w:val="20"/>
          <w:szCs w:val="20"/>
        </w:rPr>
        <w:t>Irattár</w:t>
      </w:r>
    </w:p>
    <w:p w14:paraId="1D4C865F" w14:textId="77777777" w:rsidR="006C0248" w:rsidRDefault="006C0248" w:rsidP="006C0248">
      <w:pPr>
        <w:widowControl w:val="0"/>
        <w:jc w:val="both"/>
        <w:rPr>
          <w:sz w:val="20"/>
          <w:szCs w:val="20"/>
        </w:rPr>
      </w:pPr>
    </w:p>
    <w:p w14:paraId="1BCBB4EB" w14:textId="77777777" w:rsidR="006C0248" w:rsidRPr="006C0248" w:rsidRDefault="006C0248" w:rsidP="006C0248">
      <w:pPr>
        <w:widowControl w:val="0"/>
        <w:jc w:val="both"/>
        <w:rPr>
          <w:szCs w:val="20"/>
        </w:rPr>
      </w:pPr>
      <w:r w:rsidRPr="006C0248">
        <w:rPr>
          <w:szCs w:val="20"/>
        </w:rPr>
        <w:t>Láttam:</w:t>
      </w:r>
    </w:p>
    <w:p w14:paraId="70E85D01" w14:textId="77777777" w:rsidR="006C0248" w:rsidRPr="006C0248" w:rsidRDefault="006C0248" w:rsidP="006C0248">
      <w:pPr>
        <w:widowControl w:val="0"/>
        <w:jc w:val="both"/>
        <w:rPr>
          <w:szCs w:val="20"/>
        </w:rPr>
      </w:pPr>
    </w:p>
    <w:p w14:paraId="1D44F410" w14:textId="77777777" w:rsidR="006C0248" w:rsidRPr="006C0248" w:rsidRDefault="006C0248" w:rsidP="006C0248">
      <w:pPr>
        <w:widowControl w:val="0"/>
        <w:jc w:val="both"/>
        <w:rPr>
          <w:szCs w:val="20"/>
        </w:rPr>
      </w:pPr>
    </w:p>
    <w:p w14:paraId="7953D7A9" w14:textId="77777777" w:rsidR="006C0248" w:rsidRPr="006C0248" w:rsidRDefault="006C0248" w:rsidP="006C0248">
      <w:pPr>
        <w:widowControl w:val="0"/>
        <w:ind w:right="5383"/>
        <w:jc w:val="center"/>
        <w:rPr>
          <w:szCs w:val="20"/>
        </w:rPr>
      </w:pPr>
      <w:r w:rsidRPr="006C0248">
        <w:rPr>
          <w:szCs w:val="20"/>
        </w:rPr>
        <w:t>Dr. Diósgyőri Gitta</w:t>
      </w:r>
    </w:p>
    <w:p w14:paraId="20856409" w14:textId="77777777" w:rsidR="00935590" w:rsidRPr="009806D6" w:rsidRDefault="006C0248" w:rsidP="009806D6">
      <w:pPr>
        <w:widowControl w:val="0"/>
        <w:ind w:right="5383"/>
        <w:jc w:val="center"/>
        <w:rPr>
          <w:szCs w:val="20"/>
        </w:rPr>
      </w:pPr>
      <w:r w:rsidRPr="006C0248">
        <w:rPr>
          <w:szCs w:val="20"/>
        </w:rPr>
        <w:t>címzetes főjegyző</w:t>
      </w:r>
      <w:r w:rsidR="009806D6">
        <w:t xml:space="preserve"> </w:t>
      </w:r>
    </w:p>
    <w:sectPr w:rsidR="00935590" w:rsidRPr="009806D6" w:rsidSect="007922C2">
      <w:footerReference w:type="even" r:id="rId10"/>
      <w:footerReference w:type="default" r:id="rId11"/>
      <w:pgSz w:w="11906" w:h="16838"/>
      <w:pgMar w:top="1560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568A6" w14:textId="77777777" w:rsidR="00D30E3D" w:rsidRDefault="00D30E3D">
      <w:r>
        <w:separator/>
      </w:r>
    </w:p>
  </w:endnote>
  <w:endnote w:type="continuationSeparator" w:id="0">
    <w:p w14:paraId="4EE11D02" w14:textId="77777777" w:rsidR="00D30E3D" w:rsidRDefault="00D3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félkövér">
    <w:panose1 w:val="020208030705050203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C42D2" w14:textId="77777777" w:rsidR="006E67F3" w:rsidRDefault="006E67F3" w:rsidP="007C2060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3</w:t>
    </w:r>
    <w:r>
      <w:rPr>
        <w:rStyle w:val="Oldalszm"/>
      </w:rPr>
      <w:fldChar w:fldCharType="end"/>
    </w:r>
  </w:p>
  <w:p w14:paraId="55DC4EC0" w14:textId="77777777" w:rsidR="006E67F3" w:rsidRDefault="006E67F3" w:rsidP="007C206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029F4" w14:textId="77777777" w:rsidR="006E67F3" w:rsidRDefault="007922C2" w:rsidP="007922C2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F6D1A" w14:textId="77777777" w:rsidR="00D30E3D" w:rsidRDefault="00D30E3D">
      <w:r>
        <w:separator/>
      </w:r>
    </w:p>
  </w:footnote>
  <w:footnote w:type="continuationSeparator" w:id="0">
    <w:p w14:paraId="5D363BEE" w14:textId="77777777" w:rsidR="00D30E3D" w:rsidRDefault="00D30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57150"/>
    <w:multiLevelType w:val="hybridMultilevel"/>
    <w:tmpl w:val="9C3C156A"/>
    <w:lvl w:ilvl="0" w:tplc="C2E8F0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E49F7"/>
    <w:multiLevelType w:val="hybridMultilevel"/>
    <w:tmpl w:val="0D304C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91288"/>
    <w:multiLevelType w:val="hybridMultilevel"/>
    <w:tmpl w:val="0D7CB670"/>
    <w:lvl w:ilvl="0" w:tplc="48AC783C">
      <w:start w:val="202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055F00"/>
    <w:multiLevelType w:val="hybridMultilevel"/>
    <w:tmpl w:val="162012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B050B"/>
    <w:multiLevelType w:val="hybridMultilevel"/>
    <w:tmpl w:val="63CE2BDC"/>
    <w:lvl w:ilvl="0" w:tplc="A2E0FA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10B9C"/>
    <w:multiLevelType w:val="hybridMultilevel"/>
    <w:tmpl w:val="56A8C346"/>
    <w:lvl w:ilvl="0" w:tplc="282A3C8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58A6A3E"/>
    <w:multiLevelType w:val="hybridMultilevel"/>
    <w:tmpl w:val="54EEB5B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F0BFE"/>
    <w:multiLevelType w:val="multilevel"/>
    <w:tmpl w:val="77B2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701B5C"/>
    <w:multiLevelType w:val="hybridMultilevel"/>
    <w:tmpl w:val="B45E013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3116B"/>
    <w:multiLevelType w:val="hybridMultilevel"/>
    <w:tmpl w:val="2D6285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F6BB1"/>
    <w:multiLevelType w:val="hybridMultilevel"/>
    <w:tmpl w:val="FF4CCEE8"/>
    <w:lvl w:ilvl="0" w:tplc="18F4B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2F2B36C0"/>
    <w:multiLevelType w:val="hybridMultilevel"/>
    <w:tmpl w:val="269A5F0C"/>
    <w:lvl w:ilvl="0" w:tplc="F76202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23FF2"/>
    <w:multiLevelType w:val="hybridMultilevel"/>
    <w:tmpl w:val="077CA5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9300C"/>
    <w:multiLevelType w:val="hybridMultilevel"/>
    <w:tmpl w:val="DB4A375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314D8"/>
    <w:multiLevelType w:val="hybridMultilevel"/>
    <w:tmpl w:val="71264172"/>
    <w:lvl w:ilvl="0" w:tplc="0E58C56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75816"/>
    <w:multiLevelType w:val="hybridMultilevel"/>
    <w:tmpl w:val="AEF6B2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236E0"/>
    <w:multiLevelType w:val="multilevel"/>
    <w:tmpl w:val="D370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467E1A"/>
    <w:multiLevelType w:val="hybridMultilevel"/>
    <w:tmpl w:val="B6B6DDC8"/>
    <w:lvl w:ilvl="0" w:tplc="CEBEEE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C35E5"/>
    <w:multiLevelType w:val="hybridMultilevel"/>
    <w:tmpl w:val="45148774"/>
    <w:lvl w:ilvl="0" w:tplc="EE7CA6E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C68396B"/>
    <w:multiLevelType w:val="hybridMultilevel"/>
    <w:tmpl w:val="E82A2D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7A427D"/>
    <w:multiLevelType w:val="hybridMultilevel"/>
    <w:tmpl w:val="A4D896E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A773D0"/>
    <w:multiLevelType w:val="hybridMultilevel"/>
    <w:tmpl w:val="C3D439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07438"/>
    <w:multiLevelType w:val="multilevel"/>
    <w:tmpl w:val="AA76F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73B81CB3"/>
    <w:multiLevelType w:val="hybridMultilevel"/>
    <w:tmpl w:val="CBCE2DFC"/>
    <w:lvl w:ilvl="0" w:tplc="4BEAA3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B7711"/>
    <w:multiLevelType w:val="hybridMultilevel"/>
    <w:tmpl w:val="3EB8A328"/>
    <w:lvl w:ilvl="0" w:tplc="947CCD3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4"/>
  </w:num>
  <w:num w:numId="4">
    <w:abstractNumId w:val="18"/>
  </w:num>
  <w:num w:numId="5">
    <w:abstractNumId w:val="10"/>
  </w:num>
  <w:num w:numId="6">
    <w:abstractNumId w:val="20"/>
  </w:num>
  <w:num w:numId="7">
    <w:abstractNumId w:val="11"/>
  </w:num>
  <w:num w:numId="8">
    <w:abstractNumId w:val="23"/>
  </w:num>
  <w:num w:numId="9">
    <w:abstractNumId w:val="22"/>
  </w:num>
  <w:num w:numId="10">
    <w:abstractNumId w:val="0"/>
  </w:num>
  <w:num w:numId="11">
    <w:abstractNumId w:val="2"/>
  </w:num>
  <w:num w:numId="12">
    <w:abstractNumId w:val="7"/>
  </w:num>
  <w:num w:numId="13">
    <w:abstractNumId w:val="3"/>
  </w:num>
  <w:num w:numId="14">
    <w:abstractNumId w:val="14"/>
  </w:num>
  <w:num w:numId="15">
    <w:abstractNumId w:val="16"/>
  </w:num>
  <w:num w:numId="16">
    <w:abstractNumId w:val="15"/>
  </w:num>
  <w:num w:numId="17">
    <w:abstractNumId w:val="8"/>
  </w:num>
  <w:num w:numId="18">
    <w:abstractNumId w:val="9"/>
  </w:num>
  <w:num w:numId="19">
    <w:abstractNumId w:val="19"/>
  </w:num>
  <w:num w:numId="20">
    <w:abstractNumId w:val="21"/>
  </w:num>
  <w:num w:numId="21">
    <w:abstractNumId w:val="1"/>
  </w:num>
  <w:num w:numId="22">
    <w:abstractNumId w:val="6"/>
  </w:num>
  <w:num w:numId="23">
    <w:abstractNumId w:val="13"/>
  </w:num>
  <w:num w:numId="24">
    <w:abstractNumId w:val="17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074"/>
    <w:rsid w:val="00007E08"/>
    <w:rsid w:val="00011B0B"/>
    <w:rsid w:val="00011D3F"/>
    <w:rsid w:val="00025E2E"/>
    <w:rsid w:val="00041428"/>
    <w:rsid w:val="000445C0"/>
    <w:rsid w:val="00051350"/>
    <w:rsid w:val="000524A5"/>
    <w:rsid w:val="00053D76"/>
    <w:rsid w:val="00055E92"/>
    <w:rsid w:val="00057A1F"/>
    <w:rsid w:val="0006362C"/>
    <w:rsid w:val="00072E37"/>
    <w:rsid w:val="000769C7"/>
    <w:rsid w:val="000942F2"/>
    <w:rsid w:val="000A1984"/>
    <w:rsid w:val="000A4C77"/>
    <w:rsid w:val="000A5BC6"/>
    <w:rsid w:val="000B57E0"/>
    <w:rsid w:val="000B6EB5"/>
    <w:rsid w:val="000C1009"/>
    <w:rsid w:val="000C103B"/>
    <w:rsid w:val="000C3A23"/>
    <w:rsid w:val="000C76A7"/>
    <w:rsid w:val="000D5138"/>
    <w:rsid w:val="000E2811"/>
    <w:rsid w:val="000F057C"/>
    <w:rsid w:val="000F0D82"/>
    <w:rsid w:val="000F6F41"/>
    <w:rsid w:val="00107EDE"/>
    <w:rsid w:val="0013638B"/>
    <w:rsid w:val="00136DFD"/>
    <w:rsid w:val="00137E1E"/>
    <w:rsid w:val="001434F1"/>
    <w:rsid w:val="00152224"/>
    <w:rsid w:val="00157719"/>
    <w:rsid w:val="00164C94"/>
    <w:rsid w:val="00183078"/>
    <w:rsid w:val="00187E13"/>
    <w:rsid w:val="001910F6"/>
    <w:rsid w:val="001925F6"/>
    <w:rsid w:val="001947C5"/>
    <w:rsid w:val="001B0B4C"/>
    <w:rsid w:val="001B3813"/>
    <w:rsid w:val="001C0383"/>
    <w:rsid w:val="001C2C38"/>
    <w:rsid w:val="001C3DFA"/>
    <w:rsid w:val="001C5EE3"/>
    <w:rsid w:val="001D385F"/>
    <w:rsid w:val="001D5509"/>
    <w:rsid w:val="001D6821"/>
    <w:rsid w:val="001E453B"/>
    <w:rsid w:val="001E622A"/>
    <w:rsid w:val="001E6D11"/>
    <w:rsid w:val="001F6D8F"/>
    <w:rsid w:val="001F6DE4"/>
    <w:rsid w:val="00205CF1"/>
    <w:rsid w:val="00207F31"/>
    <w:rsid w:val="00213CCD"/>
    <w:rsid w:val="00222406"/>
    <w:rsid w:val="00234E6E"/>
    <w:rsid w:val="00244F51"/>
    <w:rsid w:val="002479EE"/>
    <w:rsid w:val="0025208A"/>
    <w:rsid w:val="00252550"/>
    <w:rsid w:val="00266B8E"/>
    <w:rsid w:val="002673AA"/>
    <w:rsid w:val="00273B3D"/>
    <w:rsid w:val="00275FF3"/>
    <w:rsid w:val="0028399D"/>
    <w:rsid w:val="002868C7"/>
    <w:rsid w:val="002962C8"/>
    <w:rsid w:val="00297A75"/>
    <w:rsid w:val="002A31DD"/>
    <w:rsid w:val="002A7CB5"/>
    <w:rsid w:val="002B43A0"/>
    <w:rsid w:val="002B7CA8"/>
    <w:rsid w:val="002C1D0E"/>
    <w:rsid w:val="002C4A3C"/>
    <w:rsid w:val="002E1C2A"/>
    <w:rsid w:val="002E2CE6"/>
    <w:rsid w:val="002E5FE1"/>
    <w:rsid w:val="002F0446"/>
    <w:rsid w:val="002F3473"/>
    <w:rsid w:val="002F4D36"/>
    <w:rsid w:val="002F5C96"/>
    <w:rsid w:val="002F7842"/>
    <w:rsid w:val="00301FE6"/>
    <w:rsid w:val="00304D9B"/>
    <w:rsid w:val="00305BBF"/>
    <w:rsid w:val="00310D60"/>
    <w:rsid w:val="00337AB5"/>
    <w:rsid w:val="00357EEC"/>
    <w:rsid w:val="00361174"/>
    <w:rsid w:val="00363EA9"/>
    <w:rsid w:val="00374D1B"/>
    <w:rsid w:val="00380D00"/>
    <w:rsid w:val="003929C3"/>
    <w:rsid w:val="0039551D"/>
    <w:rsid w:val="00395FD6"/>
    <w:rsid w:val="00397255"/>
    <w:rsid w:val="003A50A1"/>
    <w:rsid w:val="003A77B3"/>
    <w:rsid w:val="003B2389"/>
    <w:rsid w:val="003B57E8"/>
    <w:rsid w:val="003C1A0C"/>
    <w:rsid w:val="003C2788"/>
    <w:rsid w:val="003C3D37"/>
    <w:rsid w:val="003C5DD5"/>
    <w:rsid w:val="003C5E46"/>
    <w:rsid w:val="003E1690"/>
    <w:rsid w:val="003E59FA"/>
    <w:rsid w:val="003F41B3"/>
    <w:rsid w:val="003F5C15"/>
    <w:rsid w:val="003F7636"/>
    <w:rsid w:val="0040079F"/>
    <w:rsid w:val="00400D25"/>
    <w:rsid w:val="00405E0C"/>
    <w:rsid w:val="00412022"/>
    <w:rsid w:val="00415362"/>
    <w:rsid w:val="00427561"/>
    <w:rsid w:val="004328F2"/>
    <w:rsid w:val="00434352"/>
    <w:rsid w:val="00437071"/>
    <w:rsid w:val="0044221E"/>
    <w:rsid w:val="004426F7"/>
    <w:rsid w:val="00452A51"/>
    <w:rsid w:val="00453B75"/>
    <w:rsid w:val="00466F19"/>
    <w:rsid w:val="0047321A"/>
    <w:rsid w:val="00474282"/>
    <w:rsid w:val="00481958"/>
    <w:rsid w:val="00491042"/>
    <w:rsid w:val="004963D8"/>
    <w:rsid w:val="004A7EA9"/>
    <w:rsid w:val="004B2230"/>
    <w:rsid w:val="004C0B75"/>
    <w:rsid w:val="004C40CC"/>
    <w:rsid w:val="004C5855"/>
    <w:rsid w:val="004D14C6"/>
    <w:rsid w:val="004D7F73"/>
    <w:rsid w:val="00501D3B"/>
    <w:rsid w:val="00504809"/>
    <w:rsid w:val="00506BDA"/>
    <w:rsid w:val="0051751A"/>
    <w:rsid w:val="00526A47"/>
    <w:rsid w:val="00542443"/>
    <w:rsid w:val="0054290E"/>
    <w:rsid w:val="00552840"/>
    <w:rsid w:val="00560A77"/>
    <w:rsid w:val="00561506"/>
    <w:rsid w:val="0056180F"/>
    <w:rsid w:val="00573FDD"/>
    <w:rsid w:val="0057767C"/>
    <w:rsid w:val="005870AA"/>
    <w:rsid w:val="0059638F"/>
    <w:rsid w:val="005A1EC3"/>
    <w:rsid w:val="005A264E"/>
    <w:rsid w:val="005A4173"/>
    <w:rsid w:val="005A4821"/>
    <w:rsid w:val="005A49EE"/>
    <w:rsid w:val="005B18C0"/>
    <w:rsid w:val="005B4B19"/>
    <w:rsid w:val="005B69A7"/>
    <w:rsid w:val="005E3636"/>
    <w:rsid w:val="005E5ACA"/>
    <w:rsid w:val="005F73FB"/>
    <w:rsid w:val="005F7A3D"/>
    <w:rsid w:val="00623B10"/>
    <w:rsid w:val="00626276"/>
    <w:rsid w:val="00635EA0"/>
    <w:rsid w:val="00637651"/>
    <w:rsid w:val="006426A2"/>
    <w:rsid w:val="00646C65"/>
    <w:rsid w:val="006512C6"/>
    <w:rsid w:val="00651D6A"/>
    <w:rsid w:val="00654548"/>
    <w:rsid w:val="00665967"/>
    <w:rsid w:val="00665A0C"/>
    <w:rsid w:val="00673B45"/>
    <w:rsid w:val="00683079"/>
    <w:rsid w:val="006841D7"/>
    <w:rsid w:val="00690F3B"/>
    <w:rsid w:val="006A4CAD"/>
    <w:rsid w:val="006B5F03"/>
    <w:rsid w:val="006C0248"/>
    <w:rsid w:val="006C135C"/>
    <w:rsid w:val="006C2ACE"/>
    <w:rsid w:val="006C4D8E"/>
    <w:rsid w:val="006C6BC4"/>
    <w:rsid w:val="006E67F3"/>
    <w:rsid w:val="006F4C8C"/>
    <w:rsid w:val="00700277"/>
    <w:rsid w:val="00703054"/>
    <w:rsid w:val="0070400B"/>
    <w:rsid w:val="00713454"/>
    <w:rsid w:val="00713A75"/>
    <w:rsid w:val="007151C9"/>
    <w:rsid w:val="00725110"/>
    <w:rsid w:val="007313EA"/>
    <w:rsid w:val="00750110"/>
    <w:rsid w:val="0075236F"/>
    <w:rsid w:val="007534EC"/>
    <w:rsid w:val="00755383"/>
    <w:rsid w:val="00767DBB"/>
    <w:rsid w:val="0077283E"/>
    <w:rsid w:val="00772FFE"/>
    <w:rsid w:val="00773E8F"/>
    <w:rsid w:val="0077490E"/>
    <w:rsid w:val="00774FD0"/>
    <w:rsid w:val="007762C0"/>
    <w:rsid w:val="007851A9"/>
    <w:rsid w:val="00785316"/>
    <w:rsid w:val="007922C2"/>
    <w:rsid w:val="007949D5"/>
    <w:rsid w:val="007970E7"/>
    <w:rsid w:val="007A19F1"/>
    <w:rsid w:val="007B05DB"/>
    <w:rsid w:val="007C11FD"/>
    <w:rsid w:val="007C2060"/>
    <w:rsid w:val="007D1230"/>
    <w:rsid w:val="007E2D8D"/>
    <w:rsid w:val="007E4EBB"/>
    <w:rsid w:val="007E5D28"/>
    <w:rsid w:val="007E7C6D"/>
    <w:rsid w:val="007F611D"/>
    <w:rsid w:val="00800DF8"/>
    <w:rsid w:val="008018C6"/>
    <w:rsid w:val="00805587"/>
    <w:rsid w:val="008121AF"/>
    <w:rsid w:val="008125F5"/>
    <w:rsid w:val="0082597D"/>
    <w:rsid w:val="00827D7C"/>
    <w:rsid w:val="00830DF9"/>
    <w:rsid w:val="008362F9"/>
    <w:rsid w:val="00851CA3"/>
    <w:rsid w:val="00853C56"/>
    <w:rsid w:val="00854DB8"/>
    <w:rsid w:val="008606A0"/>
    <w:rsid w:val="00862B4D"/>
    <w:rsid w:val="008711CE"/>
    <w:rsid w:val="008736B8"/>
    <w:rsid w:val="00874285"/>
    <w:rsid w:val="00874657"/>
    <w:rsid w:val="00875DD5"/>
    <w:rsid w:val="00877900"/>
    <w:rsid w:val="00884CA5"/>
    <w:rsid w:val="0088551F"/>
    <w:rsid w:val="0088627E"/>
    <w:rsid w:val="00887C72"/>
    <w:rsid w:val="00897439"/>
    <w:rsid w:val="008A0379"/>
    <w:rsid w:val="008A23DF"/>
    <w:rsid w:val="008A395D"/>
    <w:rsid w:val="008B3A60"/>
    <w:rsid w:val="008B4AC3"/>
    <w:rsid w:val="008B4B24"/>
    <w:rsid w:val="008D1D24"/>
    <w:rsid w:val="008D2ACA"/>
    <w:rsid w:val="008D442A"/>
    <w:rsid w:val="008E3BA6"/>
    <w:rsid w:val="008E6313"/>
    <w:rsid w:val="008E715A"/>
    <w:rsid w:val="008F0D7C"/>
    <w:rsid w:val="008F5BD1"/>
    <w:rsid w:val="009077F0"/>
    <w:rsid w:val="00912004"/>
    <w:rsid w:val="0091229A"/>
    <w:rsid w:val="009142E4"/>
    <w:rsid w:val="009271A9"/>
    <w:rsid w:val="00930877"/>
    <w:rsid w:val="00935036"/>
    <w:rsid w:val="00935590"/>
    <w:rsid w:val="00941DF5"/>
    <w:rsid w:val="00943D85"/>
    <w:rsid w:val="0094649B"/>
    <w:rsid w:val="00950952"/>
    <w:rsid w:val="00951B13"/>
    <w:rsid w:val="009608D8"/>
    <w:rsid w:val="00961BAE"/>
    <w:rsid w:val="00962FC6"/>
    <w:rsid w:val="00971F5D"/>
    <w:rsid w:val="00977DC1"/>
    <w:rsid w:val="009806D6"/>
    <w:rsid w:val="00980DE7"/>
    <w:rsid w:val="0098730A"/>
    <w:rsid w:val="009923C8"/>
    <w:rsid w:val="00997DDC"/>
    <w:rsid w:val="009B1519"/>
    <w:rsid w:val="009B5029"/>
    <w:rsid w:val="009B520D"/>
    <w:rsid w:val="009B69FB"/>
    <w:rsid w:val="009B7692"/>
    <w:rsid w:val="009C254C"/>
    <w:rsid w:val="009C5060"/>
    <w:rsid w:val="009C5F5D"/>
    <w:rsid w:val="009C6EA8"/>
    <w:rsid w:val="009D18C5"/>
    <w:rsid w:val="009D7E5F"/>
    <w:rsid w:val="009E30E4"/>
    <w:rsid w:val="009E4D71"/>
    <w:rsid w:val="009F3311"/>
    <w:rsid w:val="009F5271"/>
    <w:rsid w:val="009F6DE7"/>
    <w:rsid w:val="009F70B3"/>
    <w:rsid w:val="00A10F25"/>
    <w:rsid w:val="00A25625"/>
    <w:rsid w:val="00A26188"/>
    <w:rsid w:val="00A34996"/>
    <w:rsid w:val="00A35320"/>
    <w:rsid w:val="00A374F6"/>
    <w:rsid w:val="00A44EC7"/>
    <w:rsid w:val="00A51B42"/>
    <w:rsid w:val="00A54422"/>
    <w:rsid w:val="00A624C1"/>
    <w:rsid w:val="00A82231"/>
    <w:rsid w:val="00A866A2"/>
    <w:rsid w:val="00AA1961"/>
    <w:rsid w:val="00AA21B7"/>
    <w:rsid w:val="00AB2D58"/>
    <w:rsid w:val="00AB2DB5"/>
    <w:rsid w:val="00AB3792"/>
    <w:rsid w:val="00AB6460"/>
    <w:rsid w:val="00AB73E4"/>
    <w:rsid w:val="00AB7C06"/>
    <w:rsid w:val="00AC0913"/>
    <w:rsid w:val="00AC528B"/>
    <w:rsid w:val="00AC6203"/>
    <w:rsid w:val="00AD7006"/>
    <w:rsid w:val="00AE66E4"/>
    <w:rsid w:val="00AE7D0D"/>
    <w:rsid w:val="00AF7381"/>
    <w:rsid w:val="00AF799E"/>
    <w:rsid w:val="00B025EF"/>
    <w:rsid w:val="00B04311"/>
    <w:rsid w:val="00B17E1E"/>
    <w:rsid w:val="00B2506A"/>
    <w:rsid w:val="00B2753D"/>
    <w:rsid w:val="00B30095"/>
    <w:rsid w:val="00B434F6"/>
    <w:rsid w:val="00B4575F"/>
    <w:rsid w:val="00B46A86"/>
    <w:rsid w:val="00B503F5"/>
    <w:rsid w:val="00B564D8"/>
    <w:rsid w:val="00B64727"/>
    <w:rsid w:val="00B65456"/>
    <w:rsid w:val="00B70CC0"/>
    <w:rsid w:val="00B72B9A"/>
    <w:rsid w:val="00B74A51"/>
    <w:rsid w:val="00B86071"/>
    <w:rsid w:val="00B955D9"/>
    <w:rsid w:val="00B962D7"/>
    <w:rsid w:val="00BA0C7F"/>
    <w:rsid w:val="00BA0CB9"/>
    <w:rsid w:val="00BA1682"/>
    <w:rsid w:val="00BA1960"/>
    <w:rsid w:val="00BA5CFF"/>
    <w:rsid w:val="00BA62F0"/>
    <w:rsid w:val="00BA64EC"/>
    <w:rsid w:val="00BA76DA"/>
    <w:rsid w:val="00BB2EA6"/>
    <w:rsid w:val="00BB52DE"/>
    <w:rsid w:val="00BC047D"/>
    <w:rsid w:val="00BC6262"/>
    <w:rsid w:val="00BC744F"/>
    <w:rsid w:val="00BD22F1"/>
    <w:rsid w:val="00BD65F9"/>
    <w:rsid w:val="00BD6867"/>
    <w:rsid w:val="00BD7CF6"/>
    <w:rsid w:val="00BF09E2"/>
    <w:rsid w:val="00BF497A"/>
    <w:rsid w:val="00C01031"/>
    <w:rsid w:val="00C02691"/>
    <w:rsid w:val="00C04BDE"/>
    <w:rsid w:val="00C0664E"/>
    <w:rsid w:val="00C2053D"/>
    <w:rsid w:val="00C21749"/>
    <w:rsid w:val="00C21DEB"/>
    <w:rsid w:val="00C2306B"/>
    <w:rsid w:val="00C26724"/>
    <w:rsid w:val="00C3234A"/>
    <w:rsid w:val="00C33A42"/>
    <w:rsid w:val="00C37268"/>
    <w:rsid w:val="00C44004"/>
    <w:rsid w:val="00C50DF8"/>
    <w:rsid w:val="00C5417A"/>
    <w:rsid w:val="00C5479F"/>
    <w:rsid w:val="00C54CE7"/>
    <w:rsid w:val="00C55117"/>
    <w:rsid w:val="00C57EFA"/>
    <w:rsid w:val="00C75E81"/>
    <w:rsid w:val="00C84C06"/>
    <w:rsid w:val="00C85441"/>
    <w:rsid w:val="00CA09E2"/>
    <w:rsid w:val="00CA2F82"/>
    <w:rsid w:val="00CA39DE"/>
    <w:rsid w:val="00CB0453"/>
    <w:rsid w:val="00CB1346"/>
    <w:rsid w:val="00CB6318"/>
    <w:rsid w:val="00CC0378"/>
    <w:rsid w:val="00CC36F4"/>
    <w:rsid w:val="00CD556C"/>
    <w:rsid w:val="00CD69FF"/>
    <w:rsid w:val="00CD6F7B"/>
    <w:rsid w:val="00CD7ED8"/>
    <w:rsid w:val="00D119FC"/>
    <w:rsid w:val="00D13C1A"/>
    <w:rsid w:val="00D2596F"/>
    <w:rsid w:val="00D30E3D"/>
    <w:rsid w:val="00D33235"/>
    <w:rsid w:val="00D33F19"/>
    <w:rsid w:val="00D4301C"/>
    <w:rsid w:val="00D43D20"/>
    <w:rsid w:val="00D57E7C"/>
    <w:rsid w:val="00D6066D"/>
    <w:rsid w:val="00D72594"/>
    <w:rsid w:val="00D72CED"/>
    <w:rsid w:val="00D747AA"/>
    <w:rsid w:val="00D86BA4"/>
    <w:rsid w:val="00D90F21"/>
    <w:rsid w:val="00D92B67"/>
    <w:rsid w:val="00DA753E"/>
    <w:rsid w:val="00DB50B6"/>
    <w:rsid w:val="00DB6F8B"/>
    <w:rsid w:val="00DC257C"/>
    <w:rsid w:val="00DD311A"/>
    <w:rsid w:val="00DD5DCA"/>
    <w:rsid w:val="00DE1F37"/>
    <w:rsid w:val="00DE2266"/>
    <w:rsid w:val="00DE38A3"/>
    <w:rsid w:val="00DE3F7D"/>
    <w:rsid w:val="00DF1827"/>
    <w:rsid w:val="00DF724E"/>
    <w:rsid w:val="00DF7619"/>
    <w:rsid w:val="00E01E28"/>
    <w:rsid w:val="00E04289"/>
    <w:rsid w:val="00E04F29"/>
    <w:rsid w:val="00E05638"/>
    <w:rsid w:val="00E12028"/>
    <w:rsid w:val="00E12216"/>
    <w:rsid w:val="00E21649"/>
    <w:rsid w:val="00E24D3B"/>
    <w:rsid w:val="00E2515B"/>
    <w:rsid w:val="00E253C2"/>
    <w:rsid w:val="00E45993"/>
    <w:rsid w:val="00E45C05"/>
    <w:rsid w:val="00E4649A"/>
    <w:rsid w:val="00E55315"/>
    <w:rsid w:val="00E62243"/>
    <w:rsid w:val="00E62328"/>
    <w:rsid w:val="00E70FDA"/>
    <w:rsid w:val="00E7127A"/>
    <w:rsid w:val="00E72519"/>
    <w:rsid w:val="00E74D9B"/>
    <w:rsid w:val="00E7584A"/>
    <w:rsid w:val="00E815F0"/>
    <w:rsid w:val="00E82DE7"/>
    <w:rsid w:val="00E8346B"/>
    <w:rsid w:val="00E83962"/>
    <w:rsid w:val="00E90983"/>
    <w:rsid w:val="00EA1C4C"/>
    <w:rsid w:val="00EA5074"/>
    <w:rsid w:val="00EA704E"/>
    <w:rsid w:val="00EB439E"/>
    <w:rsid w:val="00EB68AB"/>
    <w:rsid w:val="00EC6B74"/>
    <w:rsid w:val="00EC71E6"/>
    <w:rsid w:val="00ED026E"/>
    <w:rsid w:val="00ED27B8"/>
    <w:rsid w:val="00ED2897"/>
    <w:rsid w:val="00EE322D"/>
    <w:rsid w:val="00F0593B"/>
    <w:rsid w:val="00F14DA0"/>
    <w:rsid w:val="00F1555C"/>
    <w:rsid w:val="00F34AF8"/>
    <w:rsid w:val="00F355F0"/>
    <w:rsid w:val="00F4270F"/>
    <w:rsid w:val="00F42E68"/>
    <w:rsid w:val="00F44CF2"/>
    <w:rsid w:val="00F45B43"/>
    <w:rsid w:val="00F4616E"/>
    <w:rsid w:val="00F55750"/>
    <w:rsid w:val="00F5779C"/>
    <w:rsid w:val="00F62390"/>
    <w:rsid w:val="00F623B4"/>
    <w:rsid w:val="00F649BB"/>
    <w:rsid w:val="00F64F5E"/>
    <w:rsid w:val="00F6754D"/>
    <w:rsid w:val="00F719F4"/>
    <w:rsid w:val="00F7791C"/>
    <w:rsid w:val="00F90610"/>
    <w:rsid w:val="00FA1FE4"/>
    <w:rsid w:val="00FA38F0"/>
    <w:rsid w:val="00FB246B"/>
    <w:rsid w:val="00FB5C04"/>
    <w:rsid w:val="00FB5FCD"/>
    <w:rsid w:val="00FC09E9"/>
    <w:rsid w:val="00FC74A4"/>
    <w:rsid w:val="00FD550A"/>
    <w:rsid w:val="00FF51FB"/>
    <w:rsid w:val="00FF6FBB"/>
    <w:rsid w:val="00FF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FE3BE"/>
  <w15:chartTrackingRefBased/>
  <w15:docId w15:val="{DDB2392A-E49C-402F-BC50-20B87D5A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C21DE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rsid w:val="00ED27B8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ED27B8"/>
  </w:style>
  <w:style w:type="paragraph" w:styleId="Buborkszveg">
    <w:name w:val="Balloon Text"/>
    <w:basedOn w:val="Norml"/>
    <w:semiHidden/>
    <w:rsid w:val="002E5FE1"/>
    <w:rPr>
      <w:rFonts w:ascii="Tahoma" w:hAnsi="Tahoma" w:cs="Tahoma"/>
      <w:sz w:val="16"/>
      <w:szCs w:val="16"/>
    </w:rPr>
  </w:style>
  <w:style w:type="paragraph" w:styleId="lfej">
    <w:name w:val="header"/>
    <w:basedOn w:val="Norml"/>
    <w:rsid w:val="007C2060"/>
    <w:pPr>
      <w:tabs>
        <w:tab w:val="center" w:pos="4536"/>
        <w:tab w:val="right" w:pos="9072"/>
      </w:tabs>
    </w:pPr>
  </w:style>
  <w:style w:type="character" w:styleId="Hiperhivatkozs">
    <w:name w:val="Hyperlink"/>
    <w:rsid w:val="00BF497A"/>
    <w:rPr>
      <w:color w:val="0000FF"/>
      <w:u w:val="single"/>
    </w:rPr>
  </w:style>
  <w:style w:type="paragraph" w:styleId="Szvegtrzs">
    <w:name w:val="Body Text"/>
    <w:basedOn w:val="Norml"/>
    <w:rsid w:val="003F5C15"/>
    <w:pPr>
      <w:tabs>
        <w:tab w:val="left" w:leader="dot" w:pos="3686"/>
        <w:tab w:val="left" w:leader="dot" w:pos="4962"/>
      </w:tabs>
      <w:overflowPunct w:val="0"/>
      <w:autoSpaceDE w:val="0"/>
      <w:autoSpaceDN w:val="0"/>
      <w:adjustRightInd w:val="0"/>
      <w:jc w:val="both"/>
      <w:textAlignment w:val="baseline"/>
    </w:pPr>
    <w:rPr>
      <w:b/>
      <w:sz w:val="20"/>
      <w:szCs w:val="20"/>
    </w:rPr>
  </w:style>
  <w:style w:type="paragraph" w:customStyle="1" w:styleId="CharChar1Char">
    <w:name w:val="Char Char1 Char"/>
    <w:basedOn w:val="Norml"/>
    <w:rsid w:val="003F5C15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">
    <w:name w:val="Char Char"/>
    <w:basedOn w:val="Norml"/>
    <w:rsid w:val="009D18C5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NormlWeb">
    <w:name w:val="Normal (Web)"/>
    <w:basedOn w:val="Norml"/>
    <w:rsid w:val="000E2811"/>
    <w:pPr>
      <w:spacing w:before="100" w:beforeAutospacing="1" w:after="100" w:afterAutospacing="1"/>
    </w:pPr>
  </w:style>
  <w:style w:type="character" w:customStyle="1" w:styleId="highlighted">
    <w:name w:val="highlighted"/>
    <w:rsid w:val="002C1D0E"/>
  </w:style>
  <w:style w:type="paragraph" w:customStyle="1" w:styleId="CharCharCharCharCharCharChar1CharCharCharChar">
    <w:name w:val="Char Char Char Char Char Char Char1 Char Char Char Char"/>
    <w:basedOn w:val="Norml"/>
    <w:rsid w:val="004343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lbChar">
    <w:name w:val="Élőláb Char"/>
    <w:link w:val="llb"/>
    <w:uiPriority w:val="99"/>
    <w:rsid w:val="007922C2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6C024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7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stern&#233;%20Andrea\Application%20Data\Microsoft\Sablonok\hat&#243;s&#225;gicsoport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D5512-8023-4945-B550-D82B1FEC6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hatóságicsoport.dot</Template>
  <TotalTime>0</TotalTime>
  <Pages>3</Pages>
  <Words>649</Words>
  <Characters>4865</Characters>
  <Application>Microsoft Office Word</Application>
  <DocSecurity>4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Polghiv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Mesterné Andi</dc:creator>
  <cp:keywords/>
  <cp:lastModifiedBy>Sipos Ágnes</cp:lastModifiedBy>
  <cp:revision>2</cp:revision>
  <cp:lastPrinted>2026-05-13T13:27:00Z</cp:lastPrinted>
  <dcterms:created xsi:type="dcterms:W3CDTF">2026-05-14T09:31:00Z</dcterms:created>
  <dcterms:modified xsi:type="dcterms:W3CDTF">2026-05-14T09:31:00Z</dcterms:modified>
</cp:coreProperties>
</file>